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A9169" w14:textId="3D1C392C" w:rsidR="00141DFF" w:rsidRPr="00A27200" w:rsidRDefault="0031454A" w:rsidP="00A2720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27200">
        <w:rPr>
          <w:rFonts w:ascii="Calibri" w:hAnsi="Calibri" w:cs="Calibri"/>
          <w:sz w:val="22"/>
          <w:szCs w:val="22"/>
        </w:rPr>
        <w:t>z</w:t>
      </w:r>
      <w:r w:rsidR="00870675" w:rsidRPr="00A27200">
        <w:rPr>
          <w:rFonts w:ascii="Calibri" w:hAnsi="Calibri" w:cs="Calibri"/>
          <w:sz w:val="22"/>
          <w:szCs w:val="22"/>
        </w:rPr>
        <w:t xml:space="preserve">ałącznik </w:t>
      </w:r>
      <w:r w:rsidR="00EF5914" w:rsidRPr="00A27200">
        <w:rPr>
          <w:rFonts w:ascii="Calibri" w:hAnsi="Calibri" w:cs="Calibri"/>
          <w:sz w:val="22"/>
          <w:szCs w:val="22"/>
        </w:rPr>
        <w:t>nr 6</w:t>
      </w:r>
      <w:r w:rsidR="00141DFF" w:rsidRPr="00A27200">
        <w:rPr>
          <w:rFonts w:ascii="Calibri" w:hAnsi="Calibri" w:cs="Calibri"/>
          <w:sz w:val="22"/>
          <w:szCs w:val="22"/>
        </w:rPr>
        <w:t xml:space="preserve"> – </w:t>
      </w:r>
      <w:r w:rsidR="00141DFF" w:rsidRPr="00A27200">
        <w:rPr>
          <w:rFonts w:ascii="Calibri" w:hAnsi="Calibri" w:cs="Calibri"/>
          <w:b/>
          <w:bCs/>
          <w:sz w:val="22"/>
          <w:szCs w:val="22"/>
        </w:rPr>
        <w:t>Instrukcja wypełniania Formularza JEDZ</w:t>
      </w:r>
      <w:r w:rsidR="00141DFF" w:rsidRPr="00A27200">
        <w:rPr>
          <w:rFonts w:ascii="Calibri" w:hAnsi="Calibri" w:cs="Calibri"/>
          <w:sz w:val="22"/>
          <w:szCs w:val="22"/>
        </w:rPr>
        <w:t xml:space="preserve"> </w:t>
      </w:r>
    </w:p>
    <w:p w14:paraId="430114CC" w14:textId="77777777" w:rsidR="00141DFF" w:rsidRPr="00A27200" w:rsidRDefault="00141DFF" w:rsidP="00A27200">
      <w:pPr>
        <w:spacing w:before="360" w:line="276" w:lineRule="auto"/>
        <w:jc w:val="both"/>
        <w:rPr>
          <w:rFonts w:ascii="Calibri" w:hAnsi="Calibri" w:cs="Calibri"/>
          <w:sz w:val="22"/>
          <w:szCs w:val="22"/>
        </w:rPr>
      </w:pPr>
      <w:r w:rsidRPr="00AF4415">
        <w:rPr>
          <w:rFonts w:ascii="Calibri" w:hAnsi="Calibri" w:cs="Calibri"/>
          <w:b/>
          <w:bCs/>
          <w:sz w:val="22"/>
          <w:szCs w:val="22"/>
        </w:rPr>
        <w:t>Instrukcja składania oświadczenia JEDZ</w:t>
      </w:r>
      <w:r w:rsidRPr="00A27200">
        <w:rPr>
          <w:rFonts w:ascii="Calibri" w:hAnsi="Calibri" w:cs="Calibri"/>
          <w:sz w:val="22"/>
          <w:szCs w:val="22"/>
        </w:rPr>
        <w:t xml:space="preserve"> (Jednolity Europejski Dokument Zamówienia)</w:t>
      </w:r>
    </w:p>
    <w:p w14:paraId="2FA8F727" w14:textId="77777777" w:rsidR="0078699F" w:rsidRPr="00A27200" w:rsidRDefault="0078699F" w:rsidP="00A27200">
      <w:pPr>
        <w:pStyle w:val="Akapitzlist"/>
        <w:numPr>
          <w:ilvl w:val="0"/>
          <w:numId w:val="44"/>
        </w:numPr>
        <w:ind w:left="360"/>
        <w:jc w:val="both"/>
        <w:rPr>
          <w:rFonts w:cs="Calibri"/>
        </w:rPr>
      </w:pPr>
      <w:r w:rsidRPr="00A27200">
        <w:rPr>
          <w:rFonts w:cs="Calibri"/>
        </w:rPr>
        <w:t>Oświadczenie JEDZ wykonawca składa wraz z ofertą w formie jednolitego dokumentu sporządzonego zgodnie z wzorem standardowego formularza określonego w rozporządzeniu wykonawczym Komisji Europejskiej wydanym na podstawie art. 59 ust. 2 Dyrektywy 2014/24/UE oraz art. 80 ust. 3 Dyrektywy 2014/25/UE.</w:t>
      </w:r>
    </w:p>
    <w:p w14:paraId="001E4EF7" w14:textId="0B5C4E88" w:rsidR="0078699F" w:rsidRPr="00A27200" w:rsidRDefault="0078699F" w:rsidP="00AF4415">
      <w:pPr>
        <w:pStyle w:val="Akapitzlist"/>
        <w:ind w:left="360"/>
        <w:jc w:val="both"/>
        <w:rPr>
          <w:rFonts w:cs="Calibri"/>
        </w:rPr>
      </w:pPr>
      <w:r w:rsidRPr="00A27200">
        <w:rPr>
          <w:rFonts w:cs="Calibri"/>
        </w:rPr>
        <w:t xml:space="preserve">Wykonawca </w:t>
      </w:r>
      <w:r w:rsidR="00523322" w:rsidRPr="00A27200">
        <w:rPr>
          <w:rFonts w:cs="Calibri"/>
        </w:rPr>
        <w:t>w celu przygotowania JEDZ powin</w:t>
      </w:r>
      <w:bookmarkStart w:id="0" w:name="_GoBack"/>
      <w:bookmarkEnd w:id="0"/>
      <w:r w:rsidR="00523322" w:rsidRPr="00A27200">
        <w:rPr>
          <w:rFonts w:cs="Calibri"/>
        </w:rPr>
        <w:t xml:space="preserve">ien skorzystać ze strony: </w:t>
      </w:r>
      <w:hyperlink r:id="rId9" w:history="1">
        <w:r w:rsidR="00A27200" w:rsidRPr="00AA0417">
          <w:rPr>
            <w:rStyle w:val="Hipercze"/>
            <w:rFonts w:cs="Calibri"/>
          </w:rPr>
          <w:t xml:space="preserve">https://www.gov.pl/web/uzp </w:t>
        </w:r>
      </w:hyperlink>
      <w:r w:rsidR="00523322" w:rsidRPr="00A27200">
        <w:rPr>
          <w:rFonts w:cs="Calibri"/>
        </w:rPr>
        <w:t xml:space="preserve">zakładki E-usługi, a następnie wybrać JEDZ na której podany został link do narzędzia: </w:t>
      </w:r>
      <w:hyperlink r:id="rId10" w:history="1">
        <w:r w:rsidR="00523322" w:rsidRPr="00A27200">
          <w:rPr>
            <w:rStyle w:val="Hipercze"/>
            <w:rFonts w:cs="Calibri"/>
          </w:rPr>
          <w:t>http://espd.uzp.gov.pl</w:t>
        </w:r>
      </w:hyperlink>
      <w:r w:rsidR="00523322" w:rsidRPr="00A27200">
        <w:rPr>
          <w:rFonts w:cs="Calibri"/>
        </w:rPr>
        <w:t xml:space="preserve"> Na pytanie „co chcesz zrobić" należy wybrać opcję „zaimportować ESPD" (co pozwoli pobrać wersje JEDZ przygotowaną i udostępnioną przez Zamawiającego) następnie wypełnić elektronicznie formularz Jednolitego dokumentu</w:t>
      </w:r>
      <w:r w:rsidRPr="00A27200">
        <w:rPr>
          <w:rFonts w:cs="Calibri"/>
        </w:rPr>
        <w:t>.</w:t>
      </w:r>
    </w:p>
    <w:p w14:paraId="25C80B43" w14:textId="77777777" w:rsidR="0078699F" w:rsidRPr="00A27200" w:rsidRDefault="0078699F" w:rsidP="00A27200">
      <w:pPr>
        <w:pStyle w:val="Akapitzlist"/>
        <w:ind w:left="360"/>
        <w:jc w:val="both"/>
        <w:rPr>
          <w:rFonts w:cs="Calibri"/>
        </w:rPr>
      </w:pPr>
      <w:r w:rsidRPr="00A27200">
        <w:rPr>
          <w:rFonts w:cs="Calibri"/>
        </w:rPr>
        <w:t>Zamawiający dopuszcza w szczególności następujący format przesyłanych danych: pdf, doc. Wykonawca wypełnia JEDZ, tworząc dokument elektroniczny. Może korzystać z narzędzia ESPD lub innych dostępnych narzędzi lub oprogramowania, które umożliwiają wypełnienie JEDZ i utworzenie dokumentu elektronicznego, w szczególności w jednym z ww. formatów.</w:t>
      </w:r>
    </w:p>
    <w:p w14:paraId="5CB12DDA" w14:textId="77777777" w:rsidR="00AF4415" w:rsidRDefault="0078699F" w:rsidP="00AF4415">
      <w:pPr>
        <w:pStyle w:val="Akapitzlist"/>
        <w:ind w:left="360"/>
        <w:jc w:val="both"/>
        <w:rPr>
          <w:rFonts w:cs="Calibri"/>
        </w:rPr>
      </w:pPr>
      <w:r w:rsidRPr="00A27200">
        <w:rPr>
          <w:rFonts w:cs="Calibri"/>
        </w:rPr>
        <w:t>Po stworzeniu lub wygenerowaniu przez wykonawcę dokumentu elektronicznego JEDZ, wykonawca podpisuje ww. dokument kwalifikowanym podpisem elektronicznym, wystawionym przez dostawcę kwalifikowanej usługi zaufania, będącego podmiotem świadczącym usługi certyfikacyjne - podpis elektroniczny, spełniające wymogi bezpieczeństwa określone w ustawie.</w:t>
      </w:r>
    </w:p>
    <w:p w14:paraId="50B6F478" w14:textId="59A2FC2D" w:rsidR="00523322" w:rsidRPr="00AF4415" w:rsidRDefault="0078699F" w:rsidP="00AF4415">
      <w:pPr>
        <w:pStyle w:val="Akapitzlist"/>
        <w:numPr>
          <w:ilvl w:val="0"/>
          <w:numId w:val="44"/>
        </w:numPr>
        <w:ind w:left="360"/>
        <w:jc w:val="both"/>
        <w:rPr>
          <w:rFonts w:cs="Calibri"/>
        </w:rPr>
      </w:pPr>
      <w:r w:rsidRPr="00AF4415">
        <w:rPr>
          <w:rFonts w:cs="Calibri"/>
        </w:rPr>
        <w:t>W przypadku wspólnego ubiegania się o zamówienie przez Wykonawców, jednolity dokument składa każdy z Wykonawców wspólnie ubiegających się o zamówienie. Dokumenty te potwierdzają spełnianie warunków udziału w postępowaniu oraz brak podstaw wykluczenia w zakresie, w którym każdy z Wykonawców wykazuje spełnianie warunków udziału w postępowaniu oraz brak podstaw wykluczenia.</w:t>
      </w:r>
    </w:p>
    <w:p w14:paraId="6A57A1C7" w14:textId="77777777" w:rsidR="00AF4415" w:rsidRDefault="0078699F" w:rsidP="00AF4415">
      <w:pPr>
        <w:pStyle w:val="Akapitzlist"/>
        <w:numPr>
          <w:ilvl w:val="0"/>
          <w:numId w:val="44"/>
        </w:numPr>
        <w:ind w:left="360"/>
        <w:jc w:val="both"/>
        <w:rPr>
          <w:rFonts w:cs="Calibri"/>
        </w:rPr>
      </w:pPr>
      <w:r w:rsidRPr="00A27200">
        <w:rPr>
          <w:rFonts w:cs="Calibri"/>
        </w:rPr>
        <w:t>Wykonawca może wykorzystać w jednolitym dokumencie nadal aktualne informacje zawarte w</w:t>
      </w:r>
      <w:r w:rsidR="00A27200">
        <w:rPr>
          <w:rFonts w:cs="Calibri"/>
        </w:rPr>
        <w:t> </w:t>
      </w:r>
      <w:r w:rsidRPr="00A27200">
        <w:rPr>
          <w:rFonts w:cs="Calibri"/>
        </w:rPr>
        <w:t xml:space="preserve"> innym jednolitym dokumencie złożonym w odrębnym postępowaniu o udzielenie zamówienia.</w:t>
      </w:r>
    </w:p>
    <w:p w14:paraId="3790F562" w14:textId="1F430D08" w:rsidR="0078699F" w:rsidRPr="00AF4415" w:rsidRDefault="0078699F" w:rsidP="00AF4415">
      <w:pPr>
        <w:pStyle w:val="Akapitzlist"/>
        <w:numPr>
          <w:ilvl w:val="0"/>
          <w:numId w:val="44"/>
        </w:numPr>
        <w:ind w:left="360"/>
        <w:jc w:val="both"/>
        <w:rPr>
          <w:rFonts w:cs="Calibri"/>
        </w:rPr>
      </w:pPr>
      <w:r w:rsidRPr="00AF4415">
        <w:rPr>
          <w:rFonts w:cs="Calibri"/>
        </w:rPr>
        <w:t>Wykonawca, który powołuje się na zasoby innych podmiotów, w celu wykazania braku istnienia wobec nich podstaw wykluczenia oraz spełniania, w zakresie, w jakim powołuje się na ich zasoby, warunków udziału w postępowaniu składa także jednolite dokumenty dotyczące tych podmiotów.</w:t>
      </w:r>
    </w:p>
    <w:p w14:paraId="78266540" w14:textId="77777777" w:rsidR="0078699F" w:rsidRPr="00A27200" w:rsidRDefault="0078699F" w:rsidP="00A27200">
      <w:pPr>
        <w:spacing w:before="360" w:line="276" w:lineRule="auto"/>
        <w:jc w:val="both"/>
        <w:rPr>
          <w:rFonts w:ascii="Calibri" w:hAnsi="Calibri"/>
          <w:b/>
          <w:bCs/>
          <w:sz w:val="22"/>
          <w:szCs w:val="22"/>
        </w:rPr>
      </w:pPr>
      <w:r w:rsidRPr="00A27200">
        <w:rPr>
          <w:rFonts w:ascii="Calibri" w:hAnsi="Calibri"/>
          <w:b/>
          <w:bCs/>
          <w:sz w:val="22"/>
          <w:szCs w:val="22"/>
        </w:rPr>
        <w:t>Uwaga</w:t>
      </w:r>
    </w:p>
    <w:p w14:paraId="74073BC9" w14:textId="061F544F" w:rsidR="0078699F" w:rsidRPr="00A27200" w:rsidRDefault="0078699F" w:rsidP="00A27200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A27200">
        <w:rPr>
          <w:rFonts w:ascii="Calibri" w:hAnsi="Calibri"/>
          <w:sz w:val="22"/>
          <w:szCs w:val="22"/>
        </w:rPr>
        <w:t xml:space="preserve">Wykonawca wypełnia cześć II, III, IV oraz VI formularza. W sekcji IV formularza JEDZ/ESPD </w:t>
      </w:r>
      <w:r w:rsidRPr="00A27200">
        <w:rPr>
          <w:rFonts w:ascii="Calibri" w:hAnsi="Calibri"/>
          <w:b/>
          <w:bCs/>
          <w:sz w:val="22"/>
          <w:szCs w:val="22"/>
        </w:rPr>
        <w:t>Wykonawca jedynie oświadcza czy „Spełnia wszystkie wymagane kryteria kwalifikacji" poprzez zaznaczenie jednej z dwóch opcji „tak" lub „nie"</w:t>
      </w:r>
      <w:r w:rsidRPr="00A27200">
        <w:rPr>
          <w:rFonts w:ascii="Calibri" w:hAnsi="Calibri"/>
          <w:sz w:val="22"/>
          <w:szCs w:val="22"/>
        </w:rPr>
        <w:t>. Wykonawca nie musi wypełniać pozostałych sekcji części IV formularza, dotyczącej kryteriów kwalifikacji, zaś właściwej (dowodowej) weryfikacji spełniania konkretnych, określonych przez Zamawiającego warunków udziału w postępowaniu, Zamawiający dokona w oparciu o</w:t>
      </w:r>
      <w:r w:rsidR="00A27200">
        <w:rPr>
          <w:rFonts w:ascii="Calibri" w:hAnsi="Calibri"/>
          <w:sz w:val="22"/>
          <w:szCs w:val="22"/>
        </w:rPr>
        <w:t> </w:t>
      </w:r>
      <w:r w:rsidRPr="00A27200">
        <w:rPr>
          <w:rFonts w:ascii="Calibri" w:hAnsi="Calibri"/>
          <w:sz w:val="22"/>
          <w:szCs w:val="22"/>
        </w:rPr>
        <w:t xml:space="preserve"> stosowne dokumenty Wykonawcy, którego oferta zostanie najwyżej oceniona, składane na wezwanie Zamawiającego, w trybie art. 126 ust. 1 ustawy </w:t>
      </w:r>
      <w:proofErr w:type="spellStart"/>
      <w:r w:rsidRPr="00A27200">
        <w:rPr>
          <w:rFonts w:ascii="Calibri" w:hAnsi="Calibri"/>
          <w:sz w:val="22"/>
          <w:szCs w:val="22"/>
        </w:rPr>
        <w:t>Pzp</w:t>
      </w:r>
      <w:proofErr w:type="spellEnd"/>
      <w:r w:rsidRPr="00A27200">
        <w:rPr>
          <w:rFonts w:ascii="Calibri" w:hAnsi="Calibri"/>
          <w:sz w:val="22"/>
          <w:szCs w:val="22"/>
        </w:rPr>
        <w:t>.</w:t>
      </w:r>
    </w:p>
    <w:p w14:paraId="561FEC3F" w14:textId="77777777" w:rsidR="0078699F" w:rsidRPr="00A27200" w:rsidRDefault="0078699F" w:rsidP="00A27200">
      <w:pPr>
        <w:spacing w:before="240" w:line="276" w:lineRule="auto"/>
        <w:jc w:val="both"/>
        <w:rPr>
          <w:rFonts w:ascii="Calibri" w:hAnsi="Calibri"/>
          <w:sz w:val="22"/>
          <w:szCs w:val="22"/>
        </w:rPr>
      </w:pPr>
      <w:r w:rsidRPr="00A27200">
        <w:rPr>
          <w:rFonts w:ascii="Calibri" w:hAnsi="Calibri"/>
          <w:sz w:val="22"/>
          <w:szCs w:val="22"/>
        </w:rPr>
        <w:t>Oświadczenie składają</w:t>
      </w:r>
      <w:r w:rsidRPr="00A27200">
        <w:rPr>
          <w:rFonts w:ascii="Calibri" w:hAnsi="Calibri"/>
          <w:b/>
          <w:bCs/>
          <w:sz w:val="22"/>
          <w:szCs w:val="22"/>
        </w:rPr>
        <w:t xml:space="preserve"> odrębnie</w:t>
      </w:r>
      <w:r w:rsidRPr="00A27200">
        <w:rPr>
          <w:rFonts w:ascii="Calibri" w:hAnsi="Calibri"/>
          <w:sz w:val="22"/>
          <w:szCs w:val="22"/>
        </w:rPr>
        <w:t>:</w:t>
      </w:r>
    </w:p>
    <w:p w14:paraId="1E871988" w14:textId="7008C57B" w:rsidR="00D1110D" w:rsidRDefault="0078699F" w:rsidP="00D1110D">
      <w:pPr>
        <w:pStyle w:val="Akapitzlist"/>
        <w:numPr>
          <w:ilvl w:val="0"/>
          <w:numId w:val="46"/>
        </w:numPr>
        <w:ind w:left="360"/>
        <w:jc w:val="both"/>
      </w:pPr>
      <w:r w:rsidRPr="00D1110D">
        <w:t>wykonawca/każdy spośród wykonawców wspólnie ubiegających się o udzielenie zamówienia. W</w:t>
      </w:r>
      <w:r w:rsidR="00D1110D">
        <w:t> </w:t>
      </w:r>
      <w:r w:rsidRPr="00D1110D">
        <w:t xml:space="preserve"> takim przypadku oświadczenie potwierdza brak podstaw wykluczenia wykonawcy oraz spełnianie </w:t>
      </w:r>
      <w:r w:rsidRPr="00D1110D">
        <w:lastRenderedPageBreak/>
        <w:t>warunków udziału w postępowaniu w zakresie, w jakim każdy z wykonawców wykazuje spełnianie warunków udziału w postępowaniu;</w:t>
      </w:r>
    </w:p>
    <w:p w14:paraId="059DFE57" w14:textId="4DF080B9" w:rsidR="0078699F" w:rsidRPr="00A27200" w:rsidRDefault="0078699F" w:rsidP="00D1110D">
      <w:pPr>
        <w:pStyle w:val="Akapitzlist"/>
        <w:numPr>
          <w:ilvl w:val="0"/>
          <w:numId w:val="46"/>
        </w:numPr>
        <w:ind w:left="360"/>
        <w:jc w:val="both"/>
      </w:pPr>
      <w:r w:rsidRPr="00A27200">
        <w:t>podmiot trzeci, na którego potencjał powołuje się wykonawca celem potwierdzenia spełnienia warunków udziału w postępowaniu. W takim przypadku oświadczenie potwierdza brak podstaw wykluczenia podmiotu oraz spełnianie warunków udziału w postępowaniu w zakresie, w jakim podmiot udostępnia swoje zasoby wykonawcy;</w:t>
      </w:r>
    </w:p>
    <w:p w14:paraId="1EE51334" w14:textId="34AA734D" w:rsidR="00EF5914" w:rsidRPr="00A27200" w:rsidRDefault="0078699F" w:rsidP="00AF4415">
      <w:pPr>
        <w:spacing w:line="276" w:lineRule="auto"/>
        <w:jc w:val="both"/>
        <w:rPr>
          <w:rFonts w:ascii="Calibri" w:hAnsi="Calibri" w:cstheme="minorHAnsi"/>
          <w:sz w:val="22"/>
          <w:szCs w:val="22"/>
        </w:rPr>
      </w:pPr>
      <w:r w:rsidRPr="00A27200">
        <w:rPr>
          <w:rFonts w:ascii="Calibri" w:hAnsi="Calibri"/>
          <w:sz w:val="22"/>
          <w:szCs w:val="22"/>
        </w:rPr>
        <w:t>Każde z tych oświadczeń JEDZ powinno być złożone w formie elektronicznej (opatrzone kwalifikowanym podpisem elektronicznym przez osobę uprawnioną do reprezentacji podmiotu, którego dany JEDZ dotyczy).</w:t>
      </w:r>
    </w:p>
    <w:sectPr w:rsidR="00EF5914" w:rsidRPr="00A27200" w:rsidSect="00CC0E5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0D917" w14:textId="77777777" w:rsidR="00F93BFE" w:rsidRDefault="00F93BFE">
      <w:r>
        <w:separator/>
      </w:r>
    </w:p>
  </w:endnote>
  <w:endnote w:type="continuationSeparator" w:id="0">
    <w:p w14:paraId="5E97978D" w14:textId="77777777" w:rsidR="00F93BFE" w:rsidRDefault="00F9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2E1B0" w14:textId="4A4B841A" w:rsidR="007A7403" w:rsidRPr="000F29BB" w:rsidRDefault="007A7403" w:rsidP="007A7403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>Nazwa zamówienia:</w:t>
    </w:r>
    <w:r w:rsidRPr="000F29BB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="00D26BD3" w:rsidRPr="00D26BD3">
      <w:rPr>
        <w:rFonts w:asciiTheme="minorHAnsi" w:hAnsiTheme="minorHAnsi"/>
        <w:b/>
        <w:sz w:val="16"/>
        <w:szCs w:val="16"/>
      </w:rPr>
      <w:t>Zakup sprzętu medycznego dla Brzeskiego Centrum Medycznego w Brzegu w celu poprawy jakości i efektywności opieki kardiologicznej</w:t>
    </w:r>
  </w:p>
  <w:p w14:paraId="43C39EA4" w14:textId="7E964591" w:rsidR="00C02EDF" w:rsidRPr="007A7403" w:rsidRDefault="007A7403" w:rsidP="007A7403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zamówienia: </w:t>
    </w:r>
    <w:r w:rsidR="00D26BD3">
      <w:rPr>
        <w:rFonts w:asciiTheme="minorHAnsi" w:hAnsiTheme="minorHAnsi" w:cstheme="minorHAnsi"/>
        <w:b/>
        <w:sz w:val="16"/>
        <w:szCs w:val="16"/>
      </w:rPr>
      <w:t>PN/2.2026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D26BD3"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D26BD3"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4FBDE" w14:textId="0E57B0FF" w:rsidR="007A7403" w:rsidRPr="000F29BB" w:rsidRDefault="007A7403" w:rsidP="007A7403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>Nazwa zamówienia:</w:t>
    </w:r>
    <w:r w:rsidRPr="000F29BB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="00D26BD3" w:rsidRPr="00D26BD3">
      <w:rPr>
        <w:rFonts w:asciiTheme="minorHAnsi" w:hAnsiTheme="minorHAnsi"/>
        <w:b/>
        <w:sz w:val="16"/>
        <w:szCs w:val="16"/>
      </w:rPr>
      <w:t>Zakup sprzętu medycznego dla Brzeskiego Centrum Medycznego w Brzegu w celu poprawy jakości i efektywności opieki kardiologicznej</w:t>
    </w:r>
  </w:p>
  <w:p w14:paraId="143E7FB6" w14:textId="593271EF" w:rsidR="00C02EDF" w:rsidRPr="007A7403" w:rsidRDefault="007A7403" w:rsidP="007A7403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zamówienia: </w:t>
    </w:r>
    <w:r w:rsidR="00D26BD3">
      <w:rPr>
        <w:rFonts w:asciiTheme="minorHAnsi" w:hAnsiTheme="minorHAnsi" w:cstheme="minorHAnsi"/>
        <w:b/>
        <w:sz w:val="16"/>
        <w:szCs w:val="16"/>
      </w:rPr>
      <w:t>PN/2/2026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D26BD3"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D26BD3"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A7F50" w14:textId="77777777" w:rsidR="00F93BFE" w:rsidRDefault="00F93BFE">
      <w:r>
        <w:separator/>
      </w:r>
    </w:p>
  </w:footnote>
  <w:footnote w:type="continuationSeparator" w:id="0">
    <w:p w14:paraId="56170ADF" w14:textId="77777777" w:rsidR="00F93BFE" w:rsidRDefault="00F93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5B605" w14:textId="3FF34416" w:rsidR="00C02EDF" w:rsidRPr="00C916C0" w:rsidRDefault="00AF4415" w:rsidP="00AF4415">
    <w:pPr>
      <w:pBdr>
        <w:bottom w:val="single" w:sz="4" w:space="1" w:color="auto"/>
      </w:pBdr>
      <w:tabs>
        <w:tab w:val="center" w:pos="4536"/>
        <w:tab w:val="right" w:pos="9072"/>
      </w:tabs>
      <w:spacing w:before="360"/>
      <w:jc w:val="center"/>
      <w:rPr>
        <w:rFonts w:asciiTheme="minorHAnsi" w:hAnsiTheme="minorHAnsi" w:cstheme="minorHAnsi"/>
        <w:i/>
        <w:sz w:val="22"/>
        <w:szCs w:val="22"/>
        <w:lang w:eastAsia="x-none"/>
      </w:rPr>
    </w:pPr>
    <w:r w:rsidRPr="00C916C0">
      <w:rPr>
        <w:rFonts w:asciiTheme="minorHAnsi" w:hAnsiTheme="minorHAnsi" w:cstheme="minorHAnsi"/>
        <w:i/>
        <w:sz w:val="22"/>
        <w:szCs w:val="22"/>
        <w:lang w:val="x-none" w:eastAsia="x-none"/>
      </w:rPr>
      <w:t>Specyfikacja Warunków Zamówienia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E2AE6" w14:textId="05089C93" w:rsidR="00C02EDF" w:rsidRPr="007A7403" w:rsidRDefault="007A7403" w:rsidP="007A7403">
    <w:pPr>
      <w:pStyle w:val="Nagwek"/>
    </w:pPr>
    <w:r w:rsidRPr="00E814C0">
      <w:rPr>
        <w:noProof/>
      </w:rPr>
      <w:drawing>
        <wp:inline distT="0" distB="0" distL="0" distR="0" wp14:anchorId="366B5E7D" wp14:editId="5014A5E5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3">
    <w:nsid w:val="0228693D"/>
    <w:multiLevelType w:val="multilevel"/>
    <w:tmpl w:val="A0B6E6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6">
    <w:nsid w:val="0726687A"/>
    <w:multiLevelType w:val="hybridMultilevel"/>
    <w:tmpl w:val="B93831FA"/>
    <w:lvl w:ilvl="0" w:tplc="BE6267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130547"/>
    <w:multiLevelType w:val="multilevel"/>
    <w:tmpl w:val="4F70DDF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9">
    <w:nsid w:val="0B1F667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14ECB"/>
    <w:multiLevelType w:val="hybridMultilevel"/>
    <w:tmpl w:val="B734E624"/>
    <w:lvl w:ilvl="0" w:tplc="7CA41022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F60FE2"/>
    <w:multiLevelType w:val="singleLevel"/>
    <w:tmpl w:val="036A7134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Theme="minorHAnsi" w:eastAsiaTheme="minorHAnsi" w:hAnsiTheme="minorHAnsi" w:cs="Tahoma" w:hint="default"/>
      </w:rPr>
    </w:lvl>
  </w:abstractNum>
  <w:abstractNum w:abstractNumId="13">
    <w:nsid w:val="1D6F69D7"/>
    <w:multiLevelType w:val="multilevel"/>
    <w:tmpl w:val="0B7E3054"/>
    <w:lvl w:ilvl="0">
      <w:start w:val="1"/>
      <w:numFmt w:val="decimal"/>
      <w:lvlText w:val="%1."/>
      <w:lvlJc w:val="left"/>
      <w:pPr>
        <w:ind w:left="432" w:hanging="432"/>
      </w:pPr>
      <w:rPr>
        <w:b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EE3197E"/>
    <w:multiLevelType w:val="multilevel"/>
    <w:tmpl w:val="26E2F87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ahoma" w:hAnsi="Tahoma" w:cs="Tahoma" w:hint="default"/>
        <w:b w:val="0"/>
        <w:i w:val="0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7">
    <w:nsid w:val="28E21B9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B4D8C"/>
    <w:multiLevelType w:val="hybridMultilevel"/>
    <w:tmpl w:val="CCF42876"/>
    <w:lvl w:ilvl="0" w:tplc="B3AEAF6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53370"/>
    <w:multiLevelType w:val="hybridMultilevel"/>
    <w:tmpl w:val="9DB0EEE4"/>
    <w:lvl w:ilvl="0" w:tplc="360A9CA0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2355AF"/>
    <w:multiLevelType w:val="hybridMultilevel"/>
    <w:tmpl w:val="EAA2D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72B89"/>
    <w:multiLevelType w:val="multilevel"/>
    <w:tmpl w:val="889A1560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8">
    <w:nsid w:val="51F67E11"/>
    <w:multiLevelType w:val="multilevel"/>
    <w:tmpl w:val="F796E6B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9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54CA1498"/>
    <w:multiLevelType w:val="hybridMultilevel"/>
    <w:tmpl w:val="0556FD1A"/>
    <w:lvl w:ilvl="0" w:tplc="6A245D70">
      <w:start w:val="1"/>
      <w:numFmt w:val="decimal"/>
      <w:lvlText w:val="%1)"/>
      <w:lvlJc w:val="left"/>
      <w:pPr>
        <w:ind w:left="4782" w:hanging="18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DBE7AD1"/>
    <w:multiLevelType w:val="hybridMultilevel"/>
    <w:tmpl w:val="E9805350"/>
    <w:lvl w:ilvl="0" w:tplc="AFE43C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9D3026"/>
    <w:multiLevelType w:val="multilevel"/>
    <w:tmpl w:val="4C863A62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6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37">
    <w:nsid w:val="68B701F8"/>
    <w:multiLevelType w:val="multilevel"/>
    <w:tmpl w:val="F43C3418"/>
    <w:lvl w:ilvl="0">
      <w:start w:val="1"/>
      <w:numFmt w:val="decimal"/>
      <w:lvlText w:val="%1."/>
      <w:lvlJc w:val="left"/>
      <w:pPr>
        <w:ind w:left="643" w:hanging="360"/>
      </w:pPr>
      <w:rPr>
        <w:b/>
        <w:i w:val="0"/>
        <w:color w:val="auto"/>
        <w:sz w:val="16"/>
        <w:szCs w:val="16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527F39"/>
    <w:multiLevelType w:val="singleLevel"/>
    <w:tmpl w:val="C4AE038E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Calibri" w:eastAsiaTheme="minorHAnsi" w:hAnsi="Calibri" w:cs="Tahoma" w:hint="default"/>
      </w:rPr>
    </w:lvl>
  </w:abstractNum>
  <w:abstractNum w:abstractNumId="39">
    <w:nsid w:val="6EAB52DC"/>
    <w:multiLevelType w:val="hybridMultilevel"/>
    <w:tmpl w:val="6004E97C"/>
    <w:lvl w:ilvl="0" w:tplc="A296F7F6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0">
    <w:nsid w:val="70AE1B0D"/>
    <w:multiLevelType w:val="hybridMultilevel"/>
    <w:tmpl w:val="38E280C6"/>
    <w:lvl w:ilvl="0" w:tplc="BE626792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962CE"/>
    <w:multiLevelType w:val="hybridMultilevel"/>
    <w:tmpl w:val="C010C008"/>
    <w:lvl w:ilvl="0" w:tplc="04150011">
      <w:start w:val="1"/>
      <w:numFmt w:val="decimal"/>
      <w:lvlText w:val="%1)"/>
      <w:lvlJc w:val="left"/>
      <w:pPr>
        <w:ind w:left="3882" w:hanging="360"/>
      </w:pPr>
    </w:lvl>
    <w:lvl w:ilvl="1" w:tplc="04150019" w:tentative="1">
      <w:start w:val="1"/>
      <w:numFmt w:val="lowerLetter"/>
      <w:lvlText w:val="%2."/>
      <w:lvlJc w:val="left"/>
      <w:pPr>
        <w:ind w:left="4602" w:hanging="360"/>
      </w:pPr>
    </w:lvl>
    <w:lvl w:ilvl="2" w:tplc="0415001B" w:tentative="1">
      <w:start w:val="1"/>
      <w:numFmt w:val="lowerRoman"/>
      <w:lvlText w:val="%3."/>
      <w:lvlJc w:val="right"/>
      <w:pPr>
        <w:ind w:left="5322" w:hanging="180"/>
      </w:pPr>
    </w:lvl>
    <w:lvl w:ilvl="3" w:tplc="AAF05D60">
      <w:start w:val="1"/>
      <w:numFmt w:val="decimal"/>
      <w:lvlText w:val="%4."/>
      <w:lvlJc w:val="left"/>
      <w:pPr>
        <w:ind w:left="6042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6762" w:hanging="360"/>
      </w:pPr>
    </w:lvl>
    <w:lvl w:ilvl="5" w:tplc="0415001B" w:tentative="1">
      <w:start w:val="1"/>
      <w:numFmt w:val="lowerRoman"/>
      <w:lvlText w:val="%6."/>
      <w:lvlJc w:val="right"/>
      <w:pPr>
        <w:ind w:left="7482" w:hanging="180"/>
      </w:pPr>
    </w:lvl>
    <w:lvl w:ilvl="6" w:tplc="0415000F" w:tentative="1">
      <w:start w:val="1"/>
      <w:numFmt w:val="decimal"/>
      <w:lvlText w:val="%7."/>
      <w:lvlJc w:val="left"/>
      <w:pPr>
        <w:ind w:left="8202" w:hanging="360"/>
      </w:pPr>
    </w:lvl>
    <w:lvl w:ilvl="7" w:tplc="04150019" w:tentative="1">
      <w:start w:val="1"/>
      <w:numFmt w:val="lowerLetter"/>
      <w:lvlText w:val="%8."/>
      <w:lvlJc w:val="left"/>
      <w:pPr>
        <w:ind w:left="8922" w:hanging="360"/>
      </w:pPr>
    </w:lvl>
    <w:lvl w:ilvl="8" w:tplc="0415001B" w:tentative="1">
      <w:start w:val="1"/>
      <w:numFmt w:val="lowerRoman"/>
      <w:lvlText w:val="%9."/>
      <w:lvlJc w:val="right"/>
      <w:pPr>
        <w:ind w:left="9642" w:hanging="180"/>
      </w:pPr>
    </w:lvl>
  </w:abstractNum>
  <w:abstractNum w:abstractNumId="42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44">
    <w:nsid w:val="77F40DE3"/>
    <w:multiLevelType w:val="hybridMultilevel"/>
    <w:tmpl w:val="C43CA378"/>
    <w:lvl w:ilvl="0" w:tplc="CBFC2F44">
      <w:start w:val="1"/>
      <w:numFmt w:val="decimal"/>
      <w:lvlText w:val="%1)"/>
      <w:lvlJc w:val="left"/>
      <w:pPr>
        <w:ind w:left="1080" w:hanging="360"/>
      </w:pPr>
      <w:rPr>
        <w:rFonts w:cs="F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0F33B5"/>
    <w:multiLevelType w:val="multilevel"/>
    <w:tmpl w:val="1052711E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46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>
    <w:nsid w:val="7C5C1677"/>
    <w:multiLevelType w:val="hybridMultilevel"/>
    <w:tmpl w:val="DDC2FB0C"/>
    <w:lvl w:ilvl="0" w:tplc="A2DE8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C6C0ECA"/>
    <w:multiLevelType w:val="hybridMultilevel"/>
    <w:tmpl w:val="33CA3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9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6"/>
  </w:num>
  <w:num w:numId="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5"/>
  </w:num>
  <w:num w:numId="11">
    <w:abstractNumId w:val="3"/>
  </w:num>
  <w:num w:numId="12">
    <w:abstractNumId w:val="39"/>
  </w:num>
  <w:num w:numId="13">
    <w:abstractNumId w:val="41"/>
  </w:num>
  <w:num w:numId="14">
    <w:abstractNumId w:val="21"/>
  </w:num>
  <w:num w:numId="15">
    <w:abstractNumId w:val="30"/>
  </w:num>
  <w:num w:numId="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</w:num>
  <w:num w:numId="2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0"/>
  </w:num>
  <w:num w:numId="29">
    <w:abstractNumId w:val="17"/>
  </w:num>
  <w:num w:numId="30">
    <w:abstractNumId w:val="40"/>
  </w:num>
  <w:num w:numId="31">
    <w:abstractNumId w:val="44"/>
  </w:num>
  <w:num w:numId="32">
    <w:abstractNumId w:val="6"/>
  </w:num>
  <w:num w:numId="33">
    <w:abstractNumId w:val="7"/>
  </w:num>
  <w:num w:numId="34">
    <w:abstractNumId w:val="9"/>
  </w:num>
  <w:num w:numId="35">
    <w:abstractNumId w:val="27"/>
  </w:num>
  <w:num w:numId="36">
    <w:abstractNumId w:val="8"/>
  </w:num>
  <w:num w:numId="37">
    <w:abstractNumId w:val="28"/>
  </w:num>
  <w:num w:numId="38">
    <w:abstractNumId w:val="35"/>
  </w:num>
  <w:num w:numId="39">
    <w:abstractNumId w:val="45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8"/>
  </w:num>
  <w:num w:numId="45">
    <w:abstractNumId w:val="47"/>
  </w:num>
  <w:num w:numId="46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58"/>
    <w:rsid w:val="00000164"/>
    <w:rsid w:val="0000082E"/>
    <w:rsid w:val="000010CD"/>
    <w:rsid w:val="000019B9"/>
    <w:rsid w:val="00002352"/>
    <w:rsid w:val="00002718"/>
    <w:rsid w:val="00002AC9"/>
    <w:rsid w:val="000050DB"/>
    <w:rsid w:val="00005AFB"/>
    <w:rsid w:val="000067E5"/>
    <w:rsid w:val="00007ADD"/>
    <w:rsid w:val="000103A1"/>
    <w:rsid w:val="00010E05"/>
    <w:rsid w:val="000111E2"/>
    <w:rsid w:val="00013E91"/>
    <w:rsid w:val="000145DA"/>
    <w:rsid w:val="00014CA9"/>
    <w:rsid w:val="000160F6"/>
    <w:rsid w:val="00016F8E"/>
    <w:rsid w:val="00017294"/>
    <w:rsid w:val="0001781B"/>
    <w:rsid w:val="00024FCC"/>
    <w:rsid w:val="00030081"/>
    <w:rsid w:val="00030332"/>
    <w:rsid w:val="000314B7"/>
    <w:rsid w:val="00032AC0"/>
    <w:rsid w:val="000338DF"/>
    <w:rsid w:val="00037CE0"/>
    <w:rsid w:val="000401F6"/>
    <w:rsid w:val="0004051C"/>
    <w:rsid w:val="00041232"/>
    <w:rsid w:val="00042B28"/>
    <w:rsid w:val="00042EEF"/>
    <w:rsid w:val="00044FD8"/>
    <w:rsid w:val="00045456"/>
    <w:rsid w:val="000471B4"/>
    <w:rsid w:val="00047891"/>
    <w:rsid w:val="00047BE1"/>
    <w:rsid w:val="000505AC"/>
    <w:rsid w:val="00051646"/>
    <w:rsid w:val="00051D79"/>
    <w:rsid w:val="000521AD"/>
    <w:rsid w:val="00053031"/>
    <w:rsid w:val="00053FC1"/>
    <w:rsid w:val="00054B8A"/>
    <w:rsid w:val="00054D9B"/>
    <w:rsid w:val="00056827"/>
    <w:rsid w:val="000576D4"/>
    <w:rsid w:val="0005779B"/>
    <w:rsid w:val="0006066C"/>
    <w:rsid w:val="00060ABA"/>
    <w:rsid w:val="000612ED"/>
    <w:rsid w:val="0006184D"/>
    <w:rsid w:val="00063EB6"/>
    <w:rsid w:val="00064D2E"/>
    <w:rsid w:val="00065C3B"/>
    <w:rsid w:val="00066631"/>
    <w:rsid w:val="00067977"/>
    <w:rsid w:val="00070350"/>
    <w:rsid w:val="00071E6D"/>
    <w:rsid w:val="00072B8B"/>
    <w:rsid w:val="0007526F"/>
    <w:rsid w:val="00077A27"/>
    <w:rsid w:val="00080A26"/>
    <w:rsid w:val="00082134"/>
    <w:rsid w:val="00082A96"/>
    <w:rsid w:val="00083713"/>
    <w:rsid w:val="00084396"/>
    <w:rsid w:val="00085B27"/>
    <w:rsid w:val="00086289"/>
    <w:rsid w:val="0008667D"/>
    <w:rsid w:val="00090178"/>
    <w:rsid w:val="000901E7"/>
    <w:rsid w:val="000931FE"/>
    <w:rsid w:val="000940BB"/>
    <w:rsid w:val="000946F2"/>
    <w:rsid w:val="00094C70"/>
    <w:rsid w:val="000A086B"/>
    <w:rsid w:val="000A1028"/>
    <w:rsid w:val="000A3211"/>
    <w:rsid w:val="000A3C5D"/>
    <w:rsid w:val="000A45C7"/>
    <w:rsid w:val="000A6251"/>
    <w:rsid w:val="000A6486"/>
    <w:rsid w:val="000A6BA8"/>
    <w:rsid w:val="000A7374"/>
    <w:rsid w:val="000A7880"/>
    <w:rsid w:val="000B08A9"/>
    <w:rsid w:val="000B4A03"/>
    <w:rsid w:val="000B5480"/>
    <w:rsid w:val="000C010A"/>
    <w:rsid w:val="000C0497"/>
    <w:rsid w:val="000C0771"/>
    <w:rsid w:val="000C210B"/>
    <w:rsid w:val="000C225A"/>
    <w:rsid w:val="000C2291"/>
    <w:rsid w:val="000C2745"/>
    <w:rsid w:val="000C3098"/>
    <w:rsid w:val="000C5820"/>
    <w:rsid w:val="000C5DCD"/>
    <w:rsid w:val="000C7052"/>
    <w:rsid w:val="000C7AFA"/>
    <w:rsid w:val="000D11B5"/>
    <w:rsid w:val="000D1A6B"/>
    <w:rsid w:val="000D20C6"/>
    <w:rsid w:val="000D356C"/>
    <w:rsid w:val="000D3E40"/>
    <w:rsid w:val="000D4A50"/>
    <w:rsid w:val="000D6405"/>
    <w:rsid w:val="000D7CA0"/>
    <w:rsid w:val="000E0230"/>
    <w:rsid w:val="000E0319"/>
    <w:rsid w:val="000E0505"/>
    <w:rsid w:val="000E11CF"/>
    <w:rsid w:val="000E2421"/>
    <w:rsid w:val="000E630D"/>
    <w:rsid w:val="000E640E"/>
    <w:rsid w:val="000E6759"/>
    <w:rsid w:val="000F01D8"/>
    <w:rsid w:val="000F0E81"/>
    <w:rsid w:val="000F1022"/>
    <w:rsid w:val="000F180C"/>
    <w:rsid w:val="000F497D"/>
    <w:rsid w:val="000F4C1A"/>
    <w:rsid w:val="000F505A"/>
    <w:rsid w:val="000F53AD"/>
    <w:rsid w:val="000F551E"/>
    <w:rsid w:val="000F6015"/>
    <w:rsid w:val="000F6CB7"/>
    <w:rsid w:val="0010017A"/>
    <w:rsid w:val="00100498"/>
    <w:rsid w:val="00101471"/>
    <w:rsid w:val="001017BC"/>
    <w:rsid w:val="00102FF5"/>
    <w:rsid w:val="00104C0D"/>
    <w:rsid w:val="00106170"/>
    <w:rsid w:val="001114AE"/>
    <w:rsid w:val="00111E45"/>
    <w:rsid w:val="0011207E"/>
    <w:rsid w:val="001131E8"/>
    <w:rsid w:val="00113CF1"/>
    <w:rsid w:val="001162F3"/>
    <w:rsid w:val="00116476"/>
    <w:rsid w:val="00116973"/>
    <w:rsid w:val="00116A8C"/>
    <w:rsid w:val="00120166"/>
    <w:rsid w:val="001210EC"/>
    <w:rsid w:val="00123643"/>
    <w:rsid w:val="00125A9A"/>
    <w:rsid w:val="00125CD0"/>
    <w:rsid w:val="0012744C"/>
    <w:rsid w:val="0013434C"/>
    <w:rsid w:val="00135FE6"/>
    <w:rsid w:val="00136501"/>
    <w:rsid w:val="00137021"/>
    <w:rsid w:val="00140AD3"/>
    <w:rsid w:val="001417DF"/>
    <w:rsid w:val="00141A13"/>
    <w:rsid w:val="00141DFF"/>
    <w:rsid w:val="00141E49"/>
    <w:rsid w:val="001428E5"/>
    <w:rsid w:val="00142FC9"/>
    <w:rsid w:val="001432A2"/>
    <w:rsid w:val="00143435"/>
    <w:rsid w:val="001441C8"/>
    <w:rsid w:val="00144EF2"/>
    <w:rsid w:val="00144FFF"/>
    <w:rsid w:val="001463BF"/>
    <w:rsid w:val="00147948"/>
    <w:rsid w:val="00150032"/>
    <w:rsid w:val="0015036A"/>
    <w:rsid w:val="00151EEC"/>
    <w:rsid w:val="00151EED"/>
    <w:rsid w:val="00152102"/>
    <w:rsid w:val="0015322C"/>
    <w:rsid w:val="001535FB"/>
    <w:rsid w:val="00153A71"/>
    <w:rsid w:val="001540FC"/>
    <w:rsid w:val="001542F3"/>
    <w:rsid w:val="00160AC9"/>
    <w:rsid w:val="001627F9"/>
    <w:rsid w:val="00162A44"/>
    <w:rsid w:val="00163C88"/>
    <w:rsid w:val="001660A9"/>
    <w:rsid w:val="001661C6"/>
    <w:rsid w:val="00170439"/>
    <w:rsid w:val="001708D2"/>
    <w:rsid w:val="00175B24"/>
    <w:rsid w:val="00180012"/>
    <w:rsid w:val="001803EA"/>
    <w:rsid w:val="00182143"/>
    <w:rsid w:val="001829C9"/>
    <w:rsid w:val="00182C6A"/>
    <w:rsid w:val="00184904"/>
    <w:rsid w:val="00185A17"/>
    <w:rsid w:val="00187F2A"/>
    <w:rsid w:val="00192888"/>
    <w:rsid w:val="00192998"/>
    <w:rsid w:val="0019322A"/>
    <w:rsid w:val="00194BB6"/>
    <w:rsid w:val="00195384"/>
    <w:rsid w:val="001955B3"/>
    <w:rsid w:val="00196790"/>
    <w:rsid w:val="001A0ACB"/>
    <w:rsid w:val="001A1CDC"/>
    <w:rsid w:val="001A2EE2"/>
    <w:rsid w:val="001A3A82"/>
    <w:rsid w:val="001A693C"/>
    <w:rsid w:val="001B1822"/>
    <w:rsid w:val="001B3C12"/>
    <w:rsid w:val="001B3F5E"/>
    <w:rsid w:val="001B40AB"/>
    <w:rsid w:val="001B452D"/>
    <w:rsid w:val="001B4A58"/>
    <w:rsid w:val="001B4AF4"/>
    <w:rsid w:val="001B51E5"/>
    <w:rsid w:val="001B521C"/>
    <w:rsid w:val="001B660C"/>
    <w:rsid w:val="001B68FE"/>
    <w:rsid w:val="001C085E"/>
    <w:rsid w:val="001C21EA"/>
    <w:rsid w:val="001C23D4"/>
    <w:rsid w:val="001C410A"/>
    <w:rsid w:val="001C4498"/>
    <w:rsid w:val="001C57CB"/>
    <w:rsid w:val="001C6453"/>
    <w:rsid w:val="001C75A5"/>
    <w:rsid w:val="001D181A"/>
    <w:rsid w:val="001D2578"/>
    <w:rsid w:val="001D3EBB"/>
    <w:rsid w:val="001D44B4"/>
    <w:rsid w:val="001D662A"/>
    <w:rsid w:val="001E046E"/>
    <w:rsid w:val="001E0B0E"/>
    <w:rsid w:val="001E0DC5"/>
    <w:rsid w:val="001E1EC2"/>
    <w:rsid w:val="001E251D"/>
    <w:rsid w:val="001E438D"/>
    <w:rsid w:val="001E45ED"/>
    <w:rsid w:val="001E4B7C"/>
    <w:rsid w:val="001E4C61"/>
    <w:rsid w:val="001E4CE2"/>
    <w:rsid w:val="001E5503"/>
    <w:rsid w:val="001E6419"/>
    <w:rsid w:val="001E66C0"/>
    <w:rsid w:val="001E6FF0"/>
    <w:rsid w:val="001E7F69"/>
    <w:rsid w:val="001F0003"/>
    <w:rsid w:val="001F125B"/>
    <w:rsid w:val="001F2C3A"/>
    <w:rsid w:val="001F328F"/>
    <w:rsid w:val="001F4E56"/>
    <w:rsid w:val="001F55E2"/>
    <w:rsid w:val="001F5B90"/>
    <w:rsid w:val="001F69E4"/>
    <w:rsid w:val="001F6E18"/>
    <w:rsid w:val="00201A7D"/>
    <w:rsid w:val="00201D7C"/>
    <w:rsid w:val="00203719"/>
    <w:rsid w:val="00203806"/>
    <w:rsid w:val="00204656"/>
    <w:rsid w:val="0020536E"/>
    <w:rsid w:val="00206675"/>
    <w:rsid w:val="002079B3"/>
    <w:rsid w:val="0021053A"/>
    <w:rsid w:val="00210A8A"/>
    <w:rsid w:val="00211D26"/>
    <w:rsid w:val="00213251"/>
    <w:rsid w:val="002133A5"/>
    <w:rsid w:val="002137C2"/>
    <w:rsid w:val="00213E4C"/>
    <w:rsid w:val="00214D67"/>
    <w:rsid w:val="0021549A"/>
    <w:rsid w:val="002161CF"/>
    <w:rsid w:val="00217BD9"/>
    <w:rsid w:val="00217CCC"/>
    <w:rsid w:val="00220DF7"/>
    <w:rsid w:val="00221387"/>
    <w:rsid w:val="002214A5"/>
    <w:rsid w:val="00222DCC"/>
    <w:rsid w:val="002239C2"/>
    <w:rsid w:val="00223B46"/>
    <w:rsid w:val="00223B55"/>
    <w:rsid w:val="00223CD5"/>
    <w:rsid w:val="0022412E"/>
    <w:rsid w:val="0022754D"/>
    <w:rsid w:val="00227D64"/>
    <w:rsid w:val="00227F1D"/>
    <w:rsid w:val="00227F82"/>
    <w:rsid w:val="00230556"/>
    <w:rsid w:val="00231EEF"/>
    <w:rsid w:val="00231FDB"/>
    <w:rsid w:val="002325D1"/>
    <w:rsid w:val="00232977"/>
    <w:rsid w:val="002341E6"/>
    <w:rsid w:val="00235390"/>
    <w:rsid w:val="00235B4A"/>
    <w:rsid w:val="0023697B"/>
    <w:rsid w:val="002374C1"/>
    <w:rsid w:val="002448EF"/>
    <w:rsid w:val="00247FE4"/>
    <w:rsid w:val="00251477"/>
    <w:rsid w:val="00254868"/>
    <w:rsid w:val="00254AA2"/>
    <w:rsid w:val="002568BE"/>
    <w:rsid w:val="002611CD"/>
    <w:rsid w:val="0026233B"/>
    <w:rsid w:val="00263EFE"/>
    <w:rsid w:val="002644C3"/>
    <w:rsid w:val="002663EE"/>
    <w:rsid w:val="00266934"/>
    <w:rsid w:val="00270D54"/>
    <w:rsid w:val="00270E94"/>
    <w:rsid w:val="002710B2"/>
    <w:rsid w:val="0027129B"/>
    <w:rsid w:val="00271D64"/>
    <w:rsid w:val="002746F7"/>
    <w:rsid w:val="002758CA"/>
    <w:rsid w:val="00275B13"/>
    <w:rsid w:val="00276B39"/>
    <w:rsid w:val="00277C1E"/>
    <w:rsid w:val="0028197E"/>
    <w:rsid w:val="00281DA4"/>
    <w:rsid w:val="00282890"/>
    <w:rsid w:val="002830D3"/>
    <w:rsid w:val="00283151"/>
    <w:rsid w:val="00284D00"/>
    <w:rsid w:val="002862CD"/>
    <w:rsid w:val="0029278A"/>
    <w:rsid w:val="00293238"/>
    <w:rsid w:val="0029593E"/>
    <w:rsid w:val="002963F2"/>
    <w:rsid w:val="0029781C"/>
    <w:rsid w:val="002A0EFB"/>
    <w:rsid w:val="002A196C"/>
    <w:rsid w:val="002A284C"/>
    <w:rsid w:val="002A2D4A"/>
    <w:rsid w:val="002A45C9"/>
    <w:rsid w:val="002A4C7C"/>
    <w:rsid w:val="002A62E0"/>
    <w:rsid w:val="002A636D"/>
    <w:rsid w:val="002B04A5"/>
    <w:rsid w:val="002B0509"/>
    <w:rsid w:val="002B0F54"/>
    <w:rsid w:val="002B22BF"/>
    <w:rsid w:val="002B22D3"/>
    <w:rsid w:val="002B3C2A"/>
    <w:rsid w:val="002B642D"/>
    <w:rsid w:val="002B6DD8"/>
    <w:rsid w:val="002C00D2"/>
    <w:rsid w:val="002C0A5C"/>
    <w:rsid w:val="002C2159"/>
    <w:rsid w:val="002C3B84"/>
    <w:rsid w:val="002C563E"/>
    <w:rsid w:val="002C5FAA"/>
    <w:rsid w:val="002C611B"/>
    <w:rsid w:val="002C6845"/>
    <w:rsid w:val="002C7841"/>
    <w:rsid w:val="002D12E1"/>
    <w:rsid w:val="002D42BC"/>
    <w:rsid w:val="002D502E"/>
    <w:rsid w:val="002D71CE"/>
    <w:rsid w:val="002E07AE"/>
    <w:rsid w:val="002E131B"/>
    <w:rsid w:val="002E1BE0"/>
    <w:rsid w:val="002E1C08"/>
    <w:rsid w:val="002E5E36"/>
    <w:rsid w:val="002E67AE"/>
    <w:rsid w:val="002E7BB8"/>
    <w:rsid w:val="002F5DDF"/>
    <w:rsid w:val="002F6B00"/>
    <w:rsid w:val="002F7926"/>
    <w:rsid w:val="002F7BC8"/>
    <w:rsid w:val="003002E3"/>
    <w:rsid w:val="0030033E"/>
    <w:rsid w:val="00304EFF"/>
    <w:rsid w:val="00305D8C"/>
    <w:rsid w:val="00306826"/>
    <w:rsid w:val="0031141E"/>
    <w:rsid w:val="003126E2"/>
    <w:rsid w:val="00313E3C"/>
    <w:rsid w:val="00314025"/>
    <w:rsid w:val="0031454A"/>
    <w:rsid w:val="00314E4A"/>
    <w:rsid w:val="00316899"/>
    <w:rsid w:val="00317018"/>
    <w:rsid w:val="00317A43"/>
    <w:rsid w:val="00317A59"/>
    <w:rsid w:val="00317F00"/>
    <w:rsid w:val="0032068B"/>
    <w:rsid w:val="00320796"/>
    <w:rsid w:val="003209A8"/>
    <w:rsid w:val="00320B10"/>
    <w:rsid w:val="00322155"/>
    <w:rsid w:val="003226F7"/>
    <w:rsid w:val="00322993"/>
    <w:rsid w:val="00324380"/>
    <w:rsid w:val="00325C22"/>
    <w:rsid w:val="00327899"/>
    <w:rsid w:val="00330F50"/>
    <w:rsid w:val="003315BC"/>
    <w:rsid w:val="00333EB5"/>
    <w:rsid w:val="00336655"/>
    <w:rsid w:val="0033705D"/>
    <w:rsid w:val="003376C3"/>
    <w:rsid w:val="0034169F"/>
    <w:rsid w:val="00341A4A"/>
    <w:rsid w:val="00343C69"/>
    <w:rsid w:val="0034463B"/>
    <w:rsid w:val="0034472B"/>
    <w:rsid w:val="003476D8"/>
    <w:rsid w:val="003477E7"/>
    <w:rsid w:val="00347CB0"/>
    <w:rsid w:val="00351FD7"/>
    <w:rsid w:val="003525D3"/>
    <w:rsid w:val="00352F3B"/>
    <w:rsid w:val="003537D1"/>
    <w:rsid w:val="00354870"/>
    <w:rsid w:val="003548DA"/>
    <w:rsid w:val="0035524B"/>
    <w:rsid w:val="003554B5"/>
    <w:rsid w:val="00355AD4"/>
    <w:rsid w:val="00356174"/>
    <w:rsid w:val="00356365"/>
    <w:rsid w:val="003576ED"/>
    <w:rsid w:val="00361BFB"/>
    <w:rsid w:val="0036209D"/>
    <w:rsid w:val="00362464"/>
    <w:rsid w:val="00363585"/>
    <w:rsid w:val="00365165"/>
    <w:rsid w:val="0036570D"/>
    <w:rsid w:val="00365854"/>
    <w:rsid w:val="00365B40"/>
    <w:rsid w:val="003662DD"/>
    <w:rsid w:val="00366A2A"/>
    <w:rsid w:val="003677C6"/>
    <w:rsid w:val="00367FF6"/>
    <w:rsid w:val="00370388"/>
    <w:rsid w:val="0037101F"/>
    <w:rsid w:val="00374986"/>
    <w:rsid w:val="00374CFC"/>
    <w:rsid w:val="003771E0"/>
    <w:rsid w:val="0038188C"/>
    <w:rsid w:val="003828B6"/>
    <w:rsid w:val="00384056"/>
    <w:rsid w:val="00384916"/>
    <w:rsid w:val="003852C4"/>
    <w:rsid w:val="00385886"/>
    <w:rsid w:val="00386FED"/>
    <w:rsid w:val="00387251"/>
    <w:rsid w:val="0039123A"/>
    <w:rsid w:val="00391BBD"/>
    <w:rsid w:val="00392B7D"/>
    <w:rsid w:val="00393E23"/>
    <w:rsid w:val="00396858"/>
    <w:rsid w:val="00396918"/>
    <w:rsid w:val="00396CF3"/>
    <w:rsid w:val="003975EF"/>
    <w:rsid w:val="00397914"/>
    <w:rsid w:val="00397D51"/>
    <w:rsid w:val="003A2F15"/>
    <w:rsid w:val="003A3735"/>
    <w:rsid w:val="003A376B"/>
    <w:rsid w:val="003A3B87"/>
    <w:rsid w:val="003A478A"/>
    <w:rsid w:val="003A64C7"/>
    <w:rsid w:val="003A6902"/>
    <w:rsid w:val="003A756D"/>
    <w:rsid w:val="003A78F5"/>
    <w:rsid w:val="003A7C97"/>
    <w:rsid w:val="003B2961"/>
    <w:rsid w:val="003B2EC0"/>
    <w:rsid w:val="003B4F02"/>
    <w:rsid w:val="003B56D3"/>
    <w:rsid w:val="003C17AF"/>
    <w:rsid w:val="003C3D90"/>
    <w:rsid w:val="003C494A"/>
    <w:rsid w:val="003C4BDA"/>
    <w:rsid w:val="003C565C"/>
    <w:rsid w:val="003C6608"/>
    <w:rsid w:val="003C705A"/>
    <w:rsid w:val="003C74D8"/>
    <w:rsid w:val="003D0010"/>
    <w:rsid w:val="003D075D"/>
    <w:rsid w:val="003D17A9"/>
    <w:rsid w:val="003D18F0"/>
    <w:rsid w:val="003D296F"/>
    <w:rsid w:val="003D37C0"/>
    <w:rsid w:val="003D58D6"/>
    <w:rsid w:val="003D5950"/>
    <w:rsid w:val="003D66A8"/>
    <w:rsid w:val="003E0D17"/>
    <w:rsid w:val="003E4E0E"/>
    <w:rsid w:val="003E7C2F"/>
    <w:rsid w:val="003F1537"/>
    <w:rsid w:val="003F341D"/>
    <w:rsid w:val="003F3A6C"/>
    <w:rsid w:val="003F3EF2"/>
    <w:rsid w:val="003F610E"/>
    <w:rsid w:val="00400B67"/>
    <w:rsid w:val="004011A3"/>
    <w:rsid w:val="00401389"/>
    <w:rsid w:val="004031FC"/>
    <w:rsid w:val="00403B18"/>
    <w:rsid w:val="0040419B"/>
    <w:rsid w:val="00404559"/>
    <w:rsid w:val="004056EB"/>
    <w:rsid w:val="00407024"/>
    <w:rsid w:val="00411043"/>
    <w:rsid w:val="00413F5B"/>
    <w:rsid w:val="004145FB"/>
    <w:rsid w:val="004151FB"/>
    <w:rsid w:val="00415841"/>
    <w:rsid w:val="00417180"/>
    <w:rsid w:val="00417282"/>
    <w:rsid w:val="0041745B"/>
    <w:rsid w:val="00417BC0"/>
    <w:rsid w:val="004201D5"/>
    <w:rsid w:val="004201F8"/>
    <w:rsid w:val="0042059C"/>
    <w:rsid w:val="00420818"/>
    <w:rsid w:val="004214B8"/>
    <w:rsid w:val="00421555"/>
    <w:rsid w:val="00421FD0"/>
    <w:rsid w:val="00422CFA"/>
    <w:rsid w:val="00423DC4"/>
    <w:rsid w:val="00423EDC"/>
    <w:rsid w:val="00424333"/>
    <w:rsid w:val="00424530"/>
    <w:rsid w:val="00424CED"/>
    <w:rsid w:val="00424F39"/>
    <w:rsid w:val="0042738D"/>
    <w:rsid w:val="00431BBA"/>
    <w:rsid w:val="00431C66"/>
    <w:rsid w:val="00431FCE"/>
    <w:rsid w:val="0043211A"/>
    <w:rsid w:val="004350D7"/>
    <w:rsid w:val="004370F9"/>
    <w:rsid w:val="00437622"/>
    <w:rsid w:val="00442B45"/>
    <w:rsid w:val="00444383"/>
    <w:rsid w:val="004456FE"/>
    <w:rsid w:val="004460EE"/>
    <w:rsid w:val="00447FD3"/>
    <w:rsid w:val="004517BF"/>
    <w:rsid w:val="00452312"/>
    <w:rsid w:val="00453DAD"/>
    <w:rsid w:val="00454A3A"/>
    <w:rsid w:val="0046035B"/>
    <w:rsid w:val="00461693"/>
    <w:rsid w:val="00461BA8"/>
    <w:rsid w:val="00464CEB"/>
    <w:rsid w:val="00466719"/>
    <w:rsid w:val="00466D96"/>
    <w:rsid w:val="00470203"/>
    <w:rsid w:val="00470B99"/>
    <w:rsid w:val="004714D3"/>
    <w:rsid w:val="004721F2"/>
    <w:rsid w:val="00472B64"/>
    <w:rsid w:val="00474AF7"/>
    <w:rsid w:val="00475B6B"/>
    <w:rsid w:val="00475E6B"/>
    <w:rsid w:val="00476464"/>
    <w:rsid w:val="004765D4"/>
    <w:rsid w:val="00480E10"/>
    <w:rsid w:val="004820E5"/>
    <w:rsid w:val="00483F80"/>
    <w:rsid w:val="00485893"/>
    <w:rsid w:val="00485D15"/>
    <w:rsid w:val="00486BAA"/>
    <w:rsid w:val="0049265C"/>
    <w:rsid w:val="004942A7"/>
    <w:rsid w:val="00494355"/>
    <w:rsid w:val="00497490"/>
    <w:rsid w:val="00497564"/>
    <w:rsid w:val="00497A5A"/>
    <w:rsid w:val="004A0383"/>
    <w:rsid w:val="004A2A47"/>
    <w:rsid w:val="004A33DB"/>
    <w:rsid w:val="004A44F5"/>
    <w:rsid w:val="004A46FF"/>
    <w:rsid w:val="004A493C"/>
    <w:rsid w:val="004A4CA3"/>
    <w:rsid w:val="004A5484"/>
    <w:rsid w:val="004A572D"/>
    <w:rsid w:val="004A5EBF"/>
    <w:rsid w:val="004A6F85"/>
    <w:rsid w:val="004B1DB5"/>
    <w:rsid w:val="004B3117"/>
    <w:rsid w:val="004B4F58"/>
    <w:rsid w:val="004B6066"/>
    <w:rsid w:val="004B621A"/>
    <w:rsid w:val="004B7170"/>
    <w:rsid w:val="004B7B33"/>
    <w:rsid w:val="004B7D2C"/>
    <w:rsid w:val="004C02DE"/>
    <w:rsid w:val="004C0374"/>
    <w:rsid w:val="004C13D4"/>
    <w:rsid w:val="004C4C99"/>
    <w:rsid w:val="004C769B"/>
    <w:rsid w:val="004D10CC"/>
    <w:rsid w:val="004D124D"/>
    <w:rsid w:val="004D2591"/>
    <w:rsid w:val="004D3AC6"/>
    <w:rsid w:val="004D4FAE"/>
    <w:rsid w:val="004D5184"/>
    <w:rsid w:val="004D6B20"/>
    <w:rsid w:val="004D6ECD"/>
    <w:rsid w:val="004D7A7C"/>
    <w:rsid w:val="004E031A"/>
    <w:rsid w:val="004E1565"/>
    <w:rsid w:val="004E15B4"/>
    <w:rsid w:val="004E316E"/>
    <w:rsid w:val="004E40F0"/>
    <w:rsid w:val="004E55B9"/>
    <w:rsid w:val="004E68D2"/>
    <w:rsid w:val="004E73BA"/>
    <w:rsid w:val="004E775F"/>
    <w:rsid w:val="004F0BE6"/>
    <w:rsid w:val="004F268E"/>
    <w:rsid w:val="004F2BA6"/>
    <w:rsid w:val="004F2D53"/>
    <w:rsid w:val="004F348F"/>
    <w:rsid w:val="004F45E9"/>
    <w:rsid w:val="004F50A8"/>
    <w:rsid w:val="004F517B"/>
    <w:rsid w:val="004F78A5"/>
    <w:rsid w:val="00500394"/>
    <w:rsid w:val="00500CBB"/>
    <w:rsid w:val="00505432"/>
    <w:rsid w:val="005079DC"/>
    <w:rsid w:val="00510831"/>
    <w:rsid w:val="00511563"/>
    <w:rsid w:val="00511777"/>
    <w:rsid w:val="00513549"/>
    <w:rsid w:val="0051371A"/>
    <w:rsid w:val="00514827"/>
    <w:rsid w:val="00514D20"/>
    <w:rsid w:val="00523322"/>
    <w:rsid w:val="005240C6"/>
    <w:rsid w:val="00524FB8"/>
    <w:rsid w:val="00525212"/>
    <w:rsid w:val="005261D9"/>
    <w:rsid w:val="00526C26"/>
    <w:rsid w:val="00526E27"/>
    <w:rsid w:val="0052785C"/>
    <w:rsid w:val="005307E3"/>
    <w:rsid w:val="00531447"/>
    <w:rsid w:val="0053178E"/>
    <w:rsid w:val="005378A0"/>
    <w:rsid w:val="00540166"/>
    <w:rsid w:val="00540616"/>
    <w:rsid w:val="00540DA7"/>
    <w:rsid w:val="005425DC"/>
    <w:rsid w:val="00543489"/>
    <w:rsid w:val="00543620"/>
    <w:rsid w:val="00544C85"/>
    <w:rsid w:val="0054513B"/>
    <w:rsid w:val="005473A6"/>
    <w:rsid w:val="005478BE"/>
    <w:rsid w:val="00547CE7"/>
    <w:rsid w:val="00550F98"/>
    <w:rsid w:val="00554459"/>
    <w:rsid w:val="00554688"/>
    <w:rsid w:val="00557A01"/>
    <w:rsid w:val="0056261E"/>
    <w:rsid w:val="00562E86"/>
    <w:rsid w:val="00565EF5"/>
    <w:rsid w:val="005677A9"/>
    <w:rsid w:val="00567B45"/>
    <w:rsid w:val="00570CA1"/>
    <w:rsid w:val="00571EFD"/>
    <w:rsid w:val="005722CF"/>
    <w:rsid w:val="00572DBD"/>
    <w:rsid w:val="00572F0E"/>
    <w:rsid w:val="00573997"/>
    <w:rsid w:val="00575E5F"/>
    <w:rsid w:val="005761F9"/>
    <w:rsid w:val="00576B96"/>
    <w:rsid w:val="005779FE"/>
    <w:rsid w:val="00581DAF"/>
    <w:rsid w:val="005828F4"/>
    <w:rsid w:val="00584125"/>
    <w:rsid w:val="00584D08"/>
    <w:rsid w:val="0058568D"/>
    <w:rsid w:val="005858F0"/>
    <w:rsid w:val="005868DC"/>
    <w:rsid w:val="00586F06"/>
    <w:rsid w:val="00587A39"/>
    <w:rsid w:val="005901CF"/>
    <w:rsid w:val="00592F33"/>
    <w:rsid w:val="00594E3E"/>
    <w:rsid w:val="00595389"/>
    <w:rsid w:val="005971D9"/>
    <w:rsid w:val="005974E0"/>
    <w:rsid w:val="00597F46"/>
    <w:rsid w:val="005A2F4C"/>
    <w:rsid w:val="005A311B"/>
    <w:rsid w:val="005A31C8"/>
    <w:rsid w:val="005A3B88"/>
    <w:rsid w:val="005A3ECA"/>
    <w:rsid w:val="005A6913"/>
    <w:rsid w:val="005A784D"/>
    <w:rsid w:val="005A7CD6"/>
    <w:rsid w:val="005B13B8"/>
    <w:rsid w:val="005B1442"/>
    <w:rsid w:val="005B1A84"/>
    <w:rsid w:val="005B1CAE"/>
    <w:rsid w:val="005B1E70"/>
    <w:rsid w:val="005B63F4"/>
    <w:rsid w:val="005B7E6F"/>
    <w:rsid w:val="005C00CF"/>
    <w:rsid w:val="005C0671"/>
    <w:rsid w:val="005C1014"/>
    <w:rsid w:val="005C1D53"/>
    <w:rsid w:val="005C2FCA"/>
    <w:rsid w:val="005C39AB"/>
    <w:rsid w:val="005C4670"/>
    <w:rsid w:val="005C5BB3"/>
    <w:rsid w:val="005C7B91"/>
    <w:rsid w:val="005D2148"/>
    <w:rsid w:val="005D2C6D"/>
    <w:rsid w:val="005D5A88"/>
    <w:rsid w:val="005D6C80"/>
    <w:rsid w:val="005E06DE"/>
    <w:rsid w:val="005E1249"/>
    <w:rsid w:val="005E13F3"/>
    <w:rsid w:val="005E5335"/>
    <w:rsid w:val="005E547C"/>
    <w:rsid w:val="005E68FF"/>
    <w:rsid w:val="005E7A01"/>
    <w:rsid w:val="005F29B1"/>
    <w:rsid w:val="005F4DF2"/>
    <w:rsid w:val="005F67A0"/>
    <w:rsid w:val="00602086"/>
    <w:rsid w:val="006020E5"/>
    <w:rsid w:val="006022CA"/>
    <w:rsid w:val="00603291"/>
    <w:rsid w:val="00606686"/>
    <w:rsid w:val="006077FB"/>
    <w:rsid w:val="00607FB5"/>
    <w:rsid w:val="006101DA"/>
    <w:rsid w:val="00610216"/>
    <w:rsid w:val="0061032B"/>
    <w:rsid w:val="00611029"/>
    <w:rsid w:val="00612D16"/>
    <w:rsid w:val="0061407D"/>
    <w:rsid w:val="00614581"/>
    <w:rsid w:val="00614D7A"/>
    <w:rsid w:val="00614E28"/>
    <w:rsid w:val="006158CF"/>
    <w:rsid w:val="00615CE4"/>
    <w:rsid w:val="00616A66"/>
    <w:rsid w:val="00620A32"/>
    <w:rsid w:val="006227B2"/>
    <w:rsid w:val="00623473"/>
    <w:rsid w:val="00623501"/>
    <w:rsid w:val="00624685"/>
    <w:rsid w:val="00624F29"/>
    <w:rsid w:val="00625B51"/>
    <w:rsid w:val="006265A1"/>
    <w:rsid w:val="006271C1"/>
    <w:rsid w:val="0063022C"/>
    <w:rsid w:val="006318DF"/>
    <w:rsid w:val="0063249E"/>
    <w:rsid w:val="006331BB"/>
    <w:rsid w:val="0063322D"/>
    <w:rsid w:val="006337A0"/>
    <w:rsid w:val="00633EBE"/>
    <w:rsid w:val="006362A1"/>
    <w:rsid w:val="0063732B"/>
    <w:rsid w:val="006406DB"/>
    <w:rsid w:val="00641C96"/>
    <w:rsid w:val="00642B1F"/>
    <w:rsid w:val="00643125"/>
    <w:rsid w:val="0064313F"/>
    <w:rsid w:val="006436F9"/>
    <w:rsid w:val="006447C8"/>
    <w:rsid w:val="006449E5"/>
    <w:rsid w:val="006469D1"/>
    <w:rsid w:val="00646EB0"/>
    <w:rsid w:val="00650268"/>
    <w:rsid w:val="00652880"/>
    <w:rsid w:val="00652A5B"/>
    <w:rsid w:val="0065422B"/>
    <w:rsid w:val="00656498"/>
    <w:rsid w:val="00656F26"/>
    <w:rsid w:val="00661080"/>
    <w:rsid w:val="006611F0"/>
    <w:rsid w:val="0066179B"/>
    <w:rsid w:val="00661B72"/>
    <w:rsid w:val="0066381A"/>
    <w:rsid w:val="00666C20"/>
    <w:rsid w:val="00670FCE"/>
    <w:rsid w:val="0067186B"/>
    <w:rsid w:val="00671922"/>
    <w:rsid w:val="0067368D"/>
    <w:rsid w:val="006737D4"/>
    <w:rsid w:val="00673C93"/>
    <w:rsid w:val="00674509"/>
    <w:rsid w:val="00675D4E"/>
    <w:rsid w:val="006810A7"/>
    <w:rsid w:val="00681AF7"/>
    <w:rsid w:val="0068289D"/>
    <w:rsid w:val="00682C51"/>
    <w:rsid w:val="00684E6E"/>
    <w:rsid w:val="006857CE"/>
    <w:rsid w:val="00685B94"/>
    <w:rsid w:val="00686803"/>
    <w:rsid w:val="00687060"/>
    <w:rsid w:val="00687F56"/>
    <w:rsid w:val="006901EA"/>
    <w:rsid w:val="00690551"/>
    <w:rsid w:val="00692ADA"/>
    <w:rsid w:val="0069609D"/>
    <w:rsid w:val="006A3A3D"/>
    <w:rsid w:val="006A7635"/>
    <w:rsid w:val="006B0116"/>
    <w:rsid w:val="006B12C0"/>
    <w:rsid w:val="006B1D92"/>
    <w:rsid w:val="006B3435"/>
    <w:rsid w:val="006B5FFA"/>
    <w:rsid w:val="006B60C2"/>
    <w:rsid w:val="006B6356"/>
    <w:rsid w:val="006C1F3A"/>
    <w:rsid w:val="006C2C45"/>
    <w:rsid w:val="006C3261"/>
    <w:rsid w:val="006C4201"/>
    <w:rsid w:val="006C4C26"/>
    <w:rsid w:val="006C5028"/>
    <w:rsid w:val="006C59E5"/>
    <w:rsid w:val="006C5BB2"/>
    <w:rsid w:val="006C614C"/>
    <w:rsid w:val="006C75D7"/>
    <w:rsid w:val="006D19E0"/>
    <w:rsid w:val="006D28F6"/>
    <w:rsid w:val="006D568B"/>
    <w:rsid w:val="006D7A6E"/>
    <w:rsid w:val="006E08BF"/>
    <w:rsid w:val="006E1251"/>
    <w:rsid w:val="006E6478"/>
    <w:rsid w:val="006F037B"/>
    <w:rsid w:val="006F04BE"/>
    <w:rsid w:val="006F13CE"/>
    <w:rsid w:val="006F4B14"/>
    <w:rsid w:val="006F7A12"/>
    <w:rsid w:val="0070045E"/>
    <w:rsid w:val="00702561"/>
    <w:rsid w:val="007025B1"/>
    <w:rsid w:val="00702D76"/>
    <w:rsid w:val="00705BE6"/>
    <w:rsid w:val="007065B8"/>
    <w:rsid w:val="00706C1A"/>
    <w:rsid w:val="00707301"/>
    <w:rsid w:val="0070743D"/>
    <w:rsid w:val="007078CB"/>
    <w:rsid w:val="007104C3"/>
    <w:rsid w:val="00711A18"/>
    <w:rsid w:val="0071272C"/>
    <w:rsid w:val="0071275A"/>
    <w:rsid w:val="00712AEC"/>
    <w:rsid w:val="00713824"/>
    <w:rsid w:val="00714B3F"/>
    <w:rsid w:val="00714FD7"/>
    <w:rsid w:val="007155B8"/>
    <w:rsid w:val="00721697"/>
    <w:rsid w:val="00721896"/>
    <w:rsid w:val="00724D08"/>
    <w:rsid w:val="00725C5E"/>
    <w:rsid w:val="00730E7F"/>
    <w:rsid w:val="00731627"/>
    <w:rsid w:val="007328E3"/>
    <w:rsid w:val="00732B5E"/>
    <w:rsid w:val="00734B73"/>
    <w:rsid w:val="00736E27"/>
    <w:rsid w:val="00740B94"/>
    <w:rsid w:val="007417DA"/>
    <w:rsid w:val="00741CCD"/>
    <w:rsid w:val="007421E9"/>
    <w:rsid w:val="00742AAE"/>
    <w:rsid w:val="00751ADD"/>
    <w:rsid w:val="007527E8"/>
    <w:rsid w:val="0075284F"/>
    <w:rsid w:val="00752887"/>
    <w:rsid w:val="00755980"/>
    <w:rsid w:val="0075664F"/>
    <w:rsid w:val="00757FE2"/>
    <w:rsid w:val="00760B11"/>
    <w:rsid w:val="00761958"/>
    <w:rsid w:val="00761DEE"/>
    <w:rsid w:val="0076229C"/>
    <w:rsid w:val="00762458"/>
    <w:rsid w:val="007654A4"/>
    <w:rsid w:val="00765688"/>
    <w:rsid w:val="007656EC"/>
    <w:rsid w:val="0076662D"/>
    <w:rsid w:val="0077074A"/>
    <w:rsid w:val="007707B7"/>
    <w:rsid w:val="007720AD"/>
    <w:rsid w:val="00772258"/>
    <w:rsid w:val="007729E1"/>
    <w:rsid w:val="00774294"/>
    <w:rsid w:val="0077438D"/>
    <w:rsid w:val="00774A7C"/>
    <w:rsid w:val="00775986"/>
    <w:rsid w:val="007776A4"/>
    <w:rsid w:val="0078149B"/>
    <w:rsid w:val="00781E39"/>
    <w:rsid w:val="007821D9"/>
    <w:rsid w:val="00782BBE"/>
    <w:rsid w:val="007831D7"/>
    <w:rsid w:val="00783E37"/>
    <w:rsid w:val="00784F7E"/>
    <w:rsid w:val="007850B7"/>
    <w:rsid w:val="0078699F"/>
    <w:rsid w:val="0078718F"/>
    <w:rsid w:val="00787FD4"/>
    <w:rsid w:val="007921A8"/>
    <w:rsid w:val="007927F5"/>
    <w:rsid w:val="00793FF0"/>
    <w:rsid w:val="0079467C"/>
    <w:rsid w:val="00797D5F"/>
    <w:rsid w:val="007A004A"/>
    <w:rsid w:val="007A00E6"/>
    <w:rsid w:val="007A0896"/>
    <w:rsid w:val="007A1372"/>
    <w:rsid w:val="007A26CD"/>
    <w:rsid w:val="007A4708"/>
    <w:rsid w:val="007A6A72"/>
    <w:rsid w:val="007A72AB"/>
    <w:rsid w:val="007A7403"/>
    <w:rsid w:val="007A7E3B"/>
    <w:rsid w:val="007B1B54"/>
    <w:rsid w:val="007B2E33"/>
    <w:rsid w:val="007B4D67"/>
    <w:rsid w:val="007B5570"/>
    <w:rsid w:val="007B6CA2"/>
    <w:rsid w:val="007C00B8"/>
    <w:rsid w:val="007C1210"/>
    <w:rsid w:val="007C1545"/>
    <w:rsid w:val="007C1738"/>
    <w:rsid w:val="007C31BA"/>
    <w:rsid w:val="007C74A8"/>
    <w:rsid w:val="007C74C1"/>
    <w:rsid w:val="007C7D7C"/>
    <w:rsid w:val="007D1E04"/>
    <w:rsid w:val="007D6187"/>
    <w:rsid w:val="007D6926"/>
    <w:rsid w:val="007D7CFB"/>
    <w:rsid w:val="007E0145"/>
    <w:rsid w:val="007E2EF0"/>
    <w:rsid w:val="007E364D"/>
    <w:rsid w:val="007E39C4"/>
    <w:rsid w:val="007E3B9A"/>
    <w:rsid w:val="007E3D22"/>
    <w:rsid w:val="007E6B5A"/>
    <w:rsid w:val="007F0063"/>
    <w:rsid w:val="007F03C0"/>
    <w:rsid w:val="007F1390"/>
    <w:rsid w:val="007F1831"/>
    <w:rsid w:val="007F1BA8"/>
    <w:rsid w:val="007F238F"/>
    <w:rsid w:val="007F2551"/>
    <w:rsid w:val="007F2EA1"/>
    <w:rsid w:val="007F3006"/>
    <w:rsid w:val="007F31C5"/>
    <w:rsid w:val="007F4BCF"/>
    <w:rsid w:val="007F5605"/>
    <w:rsid w:val="007F5BE3"/>
    <w:rsid w:val="00800F1C"/>
    <w:rsid w:val="0080598E"/>
    <w:rsid w:val="00807852"/>
    <w:rsid w:val="00811E4B"/>
    <w:rsid w:val="00814EE0"/>
    <w:rsid w:val="0081610F"/>
    <w:rsid w:val="008200A5"/>
    <w:rsid w:val="00820997"/>
    <w:rsid w:val="0082230A"/>
    <w:rsid w:val="00822468"/>
    <w:rsid w:val="008230AD"/>
    <w:rsid w:val="008232DA"/>
    <w:rsid w:val="00823A2B"/>
    <w:rsid w:val="00823BF5"/>
    <w:rsid w:val="00823C81"/>
    <w:rsid w:val="00824485"/>
    <w:rsid w:val="00826E42"/>
    <w:rsid w:val="00830625"/>
    <w:rsid w:val="00830BDF"/>
    <w:rsid w:val="008314D4"/>
    <w:rsid w:val="0083624E"/>
    <w:rsid w:val="00836671"/>
    <w:rsid w:val="0083759A"/>
    <w:rsid w:val="00837BD3"/>
    <w:rsid w:val="0084115F"/>
    <w:rsid w:val="00844250"/>
    <w:rsid w:val="00845BD8"/>
    <w:rsid w:val="00845F71"/>
    <w:rsid w:val="00850130"/>
    <w:rsid w:val="00852525"/>
    <w:rsid w:val="0085276D"/>
    <w:rsid w:val="008534B5"/>
    <w:rsid w:val="00853B2C"/>
    <w:rsid w:val="00853FCD"/>
    <w:rsid w:val="008557C0"/>
    <w:rsid w:val="00855CDE"/>
    <w:rsid w:val="00855ED9"/>
    <w:rsid w:val="008561A0"/>
    <w:rsid w:val="0085760E"/>
    <w:rsid w:val="00857C6D"/>
    <w:rsid w:val="00857DF2"/>
    <w:rsid w:val="008605DC"/>
    <w:rsid w:val="00861CF5"/>
    <w:rsid w:val="00861FEE"/>
    <w:rsid w:val="008623F0"/>
    <w:rsid w:val="00862609"/>
    <w:rsid w:val="0086260C"/>
    <w:rsid w:val="008634CF"/>
    <w:rsid w:val="00864E28"/>
    <w:rsid w:val="00865A77"/>
    <w:rsid w:val="008676F3"/>
    <w:rsid w:val="00870318"/>
    <w:rsid w:val="00870675"/>
    <w:rsid w:val="0087141D"/>
    <w:rsid w:val="0087316C"/>
    <w:rsid w:val="00874101"/>
    <w:rsid w:val="00875D28"/>
    <w:rsid w:val="00877A1F"/>
    <w:rsid w:val="00881354"/>
    <w:rsid w:val="00883670"/>
    <w:rsid w:val="00885CA5"/>
    <w:rsid w:val="00887752"/>
    <w:rsid w:val="008933DA"/>
    <w:rsid w:val="008936C2"/>
    <w:rsid w:val="00893AA8"/>
    <w:rsid w:val="00894574"/>
    <w:rsid w:val="008952B4"/>
    <w:rsid w:val="00895E3F"/>
    <w:rsid w:val="00897F9B"/>
    <w:rsid w:val="008A2563"/>
    <w:rsid w:val="008A25E8"/>
    <w:rsid w:val="008A4ED4"/>
    <w:rsid w:val="008B0215"/>
    <w:rsid w:val="008B0B2D"/>
    <w:rsid w:val="008B0ED1"/>
    <w:rsid w:val="008B58F3"/>
    <w:rsid w:val="008B5AD7"/>
    <w:rsid w:val="008B7454"/>
    <w:rsid w:val="008C006B"/>
    <w:rsid w:val="008C065F"/>
    <w:rsid w:val="008C07D8"/>
    <w:rsid w:val="008C3EC8"/>
    <w:rsid w:val="008C72EA"/>
    <w:rsid w:val="008D13C7"/>
    <w:rsid w:val="008D2DD4"/>
    <w:rsid w:val="008D3DFE"/>
    <w:rsid w:val="008D48A7"/>
    <w:rsid w:val="008D7D53"/>
    <w:rsid w:val="008E2122"/>
    <w:rsid w:val="008E2253"/>
    <w:rsid w:val="008E2C1B"/>
    <w:rsid w:val="008E2F61"/>
    <w:rsid w:val="008E5CC1"/>
    <w:rsid w:val="008E61B2"/>
    <w:rsid w:val="008E7808"/>
    <w:rsid w:val="008F1B65"/>
    <w:rsid w:val="008F38A3"/>
    <w:rsid w:val="008F49B1"/>
    <w:rsid w:val="008F4E0D"/>
    <w:rsid w:val="008F5D3C"/>
    <w:rsid w:val="008F6989"/>
    <w:rsid w:val="008F7292"/>
    <w:rsid w:val="0090165F"/>
    <w:rsid w:val="0090251A"/>
    <w:rsid w:val="009026FF"/>
    <w:rsid w:val="009039A7"/>
    <w:rsid w:val="00903BB2"/>
    <w:rsid w:val="00906094"/>
    <w:rsid w:val="00910E90"/>
    <w:rsid w:val="00912F0E"/>
    <w:rsid w:val="009132AD"/>
    <w:rsid w:val="00914822"/>
    <w:rsid w:val="0091482B"/>
    <w:rsid w:val="00915265"/>
    <w:rsid w:val="00917068"/>
    <w:rsid w:val="009203F8"/>
    <w:rsid w:val="00920697"/>
    <w:rsid w:val="00920BC6"/>
    <w:rsid w:val="00920DAD"/>
    <w:rsid w:val="0092225F"/>
    <w:rsid w:val="0092458B"/>
    <w:rsid w:val="00924715"/>
    <w:rsid w:val="00925AA1"/>
    <w:rsid w:val="00925B8E"/>
    <w:rsid w:val="00925F62"/>
    <w:rsid w:val="009273C6"/>
    <w:rsid w:val="009279D2"/>
    <w:rsid w:val="00930636"/>
    <w:rsid w:val="009312EE"/>
    <w:rsid w:val="00933B6C"/>
    <w:rsid w:val="009344C6"/>
    <w:rsid w:val="00936E18"/>
    <w:rsid w:val="00937BF1"/>
    <w:rsid w:val="00942008"/>
    <w:rsid w:val="0094318F"/>
    <w:rsid w:val="00943213"/>
    <w:rsid w:val="00943DAF"/>
    <w:rsid w:val="00946894"/>
    <w:rsid w:val="00950B2C"/>
    <w:rsid w:val="009511D7"/>
    <w:rsid w:val="009513FD"/>
    <w:rsid w:val="009519EF"/>
    <w:rsid w:val="009526DC"/>
    <w:rsid w:val="00953D84"/>
    <w:rsid w:val="0095413C"/>
    <w:rsid w:val="00957065"/>
    <w:rsid w:val="00960491"/>
    <w:rsid w:val="00960EB5"/>
    <w:rsid w:val="00961A57"/>
    <w:rsid w:val="0096235E"/>
    <w:rsid w:val="009628A0"/>
    <w:rsid w:val="00964C08"/>
    <w:rsid w:val="009668BD"/>
    <w:rsid w:val="00971C1B"/>
    <w:rsid w:val="009721FB"/>
    <w:rsid w:val="009725DF"/>
    <w:rsid w:val="00972C33"/>
    <w:rsid w:val="00975145"/>
    <w:rsid w:val="00976956"/>
    <w:rsid w:val="0097723D"/>
    <w:rsid w:val="00980DF7"/>
    <w:rsid w:val="009816CD"/>
    <w:rsid w:val="009838C7"/>
    <w:rsid w:val="0098415E"/>
    <w:rsid w:val="0098649F"/>
    <w:rsid w:val="009869DC"/>
    <w:rsid w:val="00990084"/>
    <w:rsid w:val="009938F4"/>
    <w:rsid w:val="00994719"/>
    <w:rsid w:val="009A0352"/>
    <w:rsid w:val="009A14D1"/>
    <w:rsid w:val="009A234B"/>
    <w:rsid w:val="009A3762"/>
    <w:rsid w:val="009A4CC1"/>
    <w:rsid w:val="009A5727"/>
    <w:rsid w:val="009A5A83"/>
    <w:rsid w:val="009A7F45"/>
    <w:rsid w:val="009B2B16"/>
    <w:rsid w:val="009B3B89"/>
    <w:rsid w:val="009B4507"/>
    <w:rsid w:val="009B6751"/>
    <w:rsid w:val="009B75C1"/>
    <w:rsid w:val="009C15F1"/>
    <w:rsid w:val="009C566C"/>
    <w:rsid w:val="009C7768"/>
    <w:rsid w:val="009C7CB0"/>
    <w:rsid w:val="009D3DCB"/>
    <w:rsid w:val="009D539D"/>
    <w:rsid w:val="009E1254"/>
    <w:rsid w:val="009E1B4D"/>
    <w:rsid w:val="009E1BD2"/>
    <w:rsid w:val="009E55FD"/>
    <w:rsid w:val="009E7B6E"/>
    <w:rsid w:val="009E7D9E"/>
    <w:rsid w:val="009E7FFC"/>
    <w:rsid w:val="009F019C"/>
    <w:rsid w:val="009F0A8E"/>
    <w:rsid w:val="009F1CA7"/>
    <w:rsid w:val="009F2170"/>
    <w:rsid w:val="009F2185"/>
    <w:rsid w:val="009F236A"/>
    <w:rsid w:val="009F33D2"/>
    <w:rsid w:val="009F4134"/>
    <w:rsid w:val="009F4C38"/>
    <w:rsid w:val="009F5706"/>
    <w:rsid w:val="009F5BE6"/>
    <w:rsid w:val="009F5D2E"/>
    <w:rsid w:val="009F5F18"/>
    <w:rsid w:val="009F6768"/>
    <w:rsid w:val="00A003DC"/>
    <w:rsid w:val="00A0115C"/>
    <w:rsid w:val="00A0122C"/>
    <w:rsid w:val="00A021C0"/>
    <w:rsid w:val="00A02569"/>
    <w:rsid w:val="00A02B83"/>
    <w:rsid w:val="00A032C2"/>
    <w:rsid w:val="00A037D8"/>
    <w:rsid w:val="00A04656"/>
    <w:rsid w:val="00A047AB"/>
    <w:rsid w:val="00A05EB4"/>
    <w:rsid w:val="00A06791"/>
    <w:rsid w:val="00A122CF"/>
    <w:rsid w:val="00A13671"/>
    <w:rsid w:val="00A14265"/>
    <w:rsid w:val="00A2130B"/>
    <w:rsid w:val="00A226DD"/>
    <w:rsid w:val="00A2369F"/>
    <w:rsid w:val="00A23B6E"/>
    <w:rsid w:val="00A23E19"/>
    <w:rsid w:val="00A23FCB"/>
    <w:rsid w:val="00A25B1F"/>
    <w:rsid w:val="00A25D61"/>
    <w:rsid w:val="00A26021"/>
    <w:rsid w:val="00A26162"/>
    <w:rsid w:val="00A27200"/>
    <w:rsid w:val="00A3036A"/>
    <w:rsid w:val="00A33EA7"/>
    <w:rsid w:val="00A34F2D"/>
    <w:rsid w:val="00A3666F"/>
    <w:rsid w:val="00A37F8C"/>
    <w:rsid w:val="00A435E3"/>
    <w:rsid w:val="00A4399C"/>
    <w:rsid w:val="00A4415F"/>
    <w:rsid w:val="00A448E2"/>
    <w:rsid w:val="00A44BDA"/>
    <w:rsid w:val="00A461CA"/>
    <w:rsid w:val="00A46B5B"/>
    <w:rsid w:val="00A4763C"/>
    <w:rsid w:val="00A502E6"/>
    <w:rsid w:val="00A52041"/>
    <w:rsid w:val="00A52AC4"/>
    <w:rsid w:val="00A531FA"/>
    <w:rsid w:val="00A543A1"/>
    <w:rsid w:val="00A55723"/>
    <w:rsid w:val="00A56852"/>
    <w:rsid w:val="00A57469"/>
    <w:rsid w:val="00A61D25"/>
    <w:rsid w:val="00A65DBB"/>
    <w:rsid w:val="00A70B48"/>
    <w:rsid w:val="00A71DBE"/>
    <w:rsid w:val="00A73FE2"/>
    <w:rsid w:val="00A74C67"/>
    <w:rsid w:val="00A76B90"/>
    <w:rsid w:val="00A774A7"/>
    <w:rsid w:val="00A80B15"/>
    <w:rsid w:val="00A81FBF"/>
    <w:rsid w:val="00A824EF"/>
    <w:rsid w:val="00A84954"/>
    <w:rsid w:val="00A84A70"/>
    <w:rsid w:val="00A84D77"/>
    <w:rsid w:val="00A85E36"/>
    <w:rsid w:val="00A86044"/>
    <w:rsid w:val="00A861A1"/>
    <w:rsid w:val="00A87F28"/>
    <w:rsid w:val="00A900DC"/>
    <w:rsid w:val="00A9045E"/>
    <w:rsid w:val="00A9057B"/>
    <w:rsid w:val="00A930AC"/>
    <w:rsid w:val="00A9467E"/>
    <w:rsid w:val="00A94C47"/>
    <w:rsid w:val="00A959D2"/>
    <w:rsid w:val="00A96607"/>
    <w:rsid w:val="00A96ED4"/>
    <w:rsid w:val="00A971E0"/>
    <w:rsid w:val="00AA0C5E"/>
    <w:rsid w:val="00AA6305"/>
    <w:rsid w:val="00AA661F"/>
    <w:rsid w:val="00AB253F"/>
    <w:rsid w:val="00AB3CFA"/>
    <w:rsid w:val="00AB4D49"/>
    <w:rsid w:val="00AB55D4"/>
    <w:rsid w:val="00AB564C"/>
    <w:rsid w:val="00AB599A"/>
    <w:rsid w:val="00AB7036"/>
    <w:rsid w:val="00AB78DB"/>
    <w:rsid w:val="00AC057F"/>
    <w:rsid w:val="00AC0D24"/>
    <w:rsid w:val="00AC3763"/>
    <w:rsid w:val="00AC3CE1"/>
    <w:rsid w:val="00AC416A"/>
    <w:rsid w:val="00AC43C8"/>
    <w:rsid w:val="00AC51BC"/>
    <w:rsid w:val="00AC54D8"/>
    <w:rsid w:val="00AC5564"/>
    <w:rsid w:val="00AC56B7"/>
    <w:rsid w:val="00AC5D34"/>
    <w:rsid w:val="00AC609F"/>
    <w:rsid w:val="00AC6F82"/>
    <w:rsid w:val="00AD09E1"/>
    <w:rsid w:val="00AD1834"/>
    <w:rsid w:val="00AD219F"/>
    <w:rsid w:val="00AD2D0E"/>
    <w:rsid w:val="00AD4A36"/>
    <w:rsid w:val="00AD5041"/>
    <w:rsid w:val="00AD5DB3"/>
    <w:rsid w:val="00AD60E0"/>
    <w:rsid w:val="00AD72C2"/>
    <w:rsid w:val="00AD7A98"/>
    <w:rsid w:val="00AE08E0"/>
    <w:rsid w:val="00AE0AE4"/>
    <w:rsid w:val="00AE120C"/>
    <w:rsid w:val="00AE38C6"/>
    <w:rsid w:val="00AE51E0"/>
    <w:rsid w:val="00AE5A34"/>
    <w:rsid w:val="00AF2E28"/>
    <w:rsid w:val="00AF4415"/>
    <w:rsid w:val="00AF616D"/>
    <w:rsid w:val="00AF637E"/>
    <w:rsid w:val="00AF639B"/>
    <w:rsid w:val="00AF67F8"/>
    <w:rsid w:val="00AF77AA"/>
    <w:rsid w:val="00B00136"/>
    <w:rsid w:val="00B01CC4"/>
    <w:rsid w:val="00B03931"/>
    <w:rsid w:val="00B069C1"/>
    <w:rsid w:val="00B0712C"/>
    <w:rsid w:val="00B073CE"/>
    <w:rsid w:val="00B10C0D"/>
    <w:rsid w:val="00B12EF8"/>
    <w:rsid w:val="00B16F67"/>
    <w:rsid w:val="00B203B2"/>
    <w:rsid w:val="00B207E2"/>
    <w:rsid w:val="00B20AC3"/>
    <w:rsid w:val="00B212E7"/>
    <w:rsid w:val="00B2232C"/>
    <w:rsid w:val="00B22D76"/>
    <w:rsid w:val="00B24F11"/>
    <w:rsid w:val="00B2506A"/>
    <w:rsid w:val="00B26B31"/>
    <w:rsid w:val="00B30101"/>
    <w:rsid w:val="00B30A5B"/>
    <w:rsid w:val="00B320F5"/>
    <w:rsid w:val="00B32ECC"/>
    <w:rsid w:val="00B34150"/>
    <w:rsid w:val="00B343DF"/>
    <w:rsid w:val="00B35E52"/>
    <w:rsid w:val="00B36CE0"/>
    <w:rsid w:val="00B42DAB"/>
    <w:rsid w:val="00B437A5"/>
    <w:rsid w:val="00B46C3A"/>
    <w:rsid w:val="00B4761C"/>
    <w:rsid w:val="00B50D28"/>
    <w:rsid w:val="00B51861"/>
    <w:rsid w:val="00B52C83"/>
    <w:rsid w:val="00B541B9"/>
    <w:rsid w:val="00B5647F"/>
    <w:rsid w:val="00B6220B"/>
    <w:rsid w:val="00B6431F"/>
    <w:rsid w:val="00B705EF"/>
    <w:rsid w:val="00B707F5"/>
    <w:rsid w:val="00B713C1"/>
    <w:rsid w:val="00B7225E"/>
    <w:rsid w:val="00B72605"/>
    <w:rsid w:val="00B73D5A"/>
    <w:rsid w:val="00B74171"/>
    <w:rsid w:val="00B7427F"/>
    <w:rsid w:val="00B75DD1"/>
    <w:rsid w:val="00B76229"/>
    <w:rsid w:val="00B76E45"/>
    <w:rsid w:val="00B77712"/>
    <w:rsid w:val="00B816A7"/>
    <w:rsid w:val="00B82933"/>
    <w:rsid w:val="00B8343A"/>
    <w:rsid w:val="00B83CB5"/>
    <w:rsid w:val="00B840CC"/>
    <w:rsid w:val="00B84A1E"/>
    <w:rsid w:val="00B85A57"/>
    <w:rsid w:val="00B90C29"/>
    <w:rsid w:val="00B923D2"/>
    <w:rsid w:val="00B928EC"/>
    <w:rsid w:val="00B92DA4"/>
    <w:rsid w:val="00B92FA4"/>
    <w:rsid w:val="00B934A4"/>
    <w:rsid w:val="00B94335"/>
    <w:rsid w:val="00B97BC0"/>
    <w:rsid w:val="00BA0A06"/>
    <w:rsid w:val="00BA0A42"/>
    <w:rsid w:val="00BA1AB5"/>
    <w:rsid w:val="00BA1E8F"/>
    <w:rsid w:val="00BA3E1C"/>
    <w:rsid w:val="00BA4E4E"/>
    <w:rsid w:val="00BA5347"/>
    <w:rsid w:val="00BA6204"/>
    <w:rsid w:val="00BB03CA"/>
    <w:rsid w:val="00BB1087"/>
    <w:rsid w:val="00BB145A"/>
    <w:rsid w:val="00BB1619"/>
    <w:rsid w:val="00BB449D"/>
    <w:rsid w:val="00BB60D3"/>
    <w:rsid w:val="00BB6D0D"/>
    <w:rsid w:val="00BB7FE5"/>
    <w:rsid w:val="00BC04D7"/>
    <w:rsid w:val="00BC31E7"/>
    <w:rsid w:val="00BC3A92"/>
    <w:rsid w:val="00BC66A9"/>
    <w:rsid w:val="00BC6ED5"/>
    <w:rsid w:val="00BC7C34"/>
    <w:rsid w:val="00BC7DF9"/>
    <w:rsid w:val="00BD2B8F"/>
    <w:rsid w:val="00BD2DCF"/>
    <w:rsid w:val="00BD4BE2"/>
    <w:rsid w:val="00BD5AAB"/>
    <w:rsid w:val="00BD6685"/>
    <w:rsid w:val="00BE11BB"/>
    <w:rsid w:val="00BE161E"/>
    <w:rsid w:val="00BE2119"/>
    <w:rsid w:val="00BE27C5"/>
    <w:rsid w:val="00BE2FA3"/>
    <w:rsid w:val="00BE3873"/>
    <w:rsid w:val="00BE435D"/>
    <w:rsid w:val="00BE567D"/>
    <w:rsid w:val="00BE60A8"/>
    <w:rsid w:val="00BE77C3"/>
    <w:rsid w:val="00BF0529"/>
    <w:rsid w:val="00BF0547"/>
    <w:rsid w:val="00BF0549"/>
    <w:rsid w:val="00BF0775"/>
    <w:rsid w:val="00BF1AFC"/>
    <w:rsid w:val="00BF1EBE"/>
    <w:rsid w:val="00BF512B"/>
    <w:rsid w:val="00BF5DD5"/>
    <w:rsid w:val="00C00606"/>
    <w:rsid w:val="00C00B78"/>
    <w:rsid w:val="00C0260D"/>
    <w:rsid w:val="00C02EDF"/>
    <w:rsid w:val="00C03499"/>
    <w:rsid w:val="00C03787"/>
    <w:rsid w:val="00C04364"/>
    <w:rsid w:val="00C06114"/>
    <w:rsid w:val="00C069FF"/>
    <w:rsid w:val="00C06D30"/>
    <w:rsid w:val="00C06FDE"/>
    <w:rsid w:val="00C10C3D"/>
    <w:rsid w:val="00C116B5"/>
    <w:rsid w:val="00C11AB5"/>
    <w:rsid w:val="00C1302B"/>
    <w:rsid w:val="00C132D3"/>
    <w:rsid w:val="00C13E21"/>
    <w:rsid w:val="00C16B6A"/>
    <w:rsid w:val="00C20D75"/>
    <w:rsid w:val="00C20DA9"/>
    <w:rsid w:val="00C21E78"/>
    <w:rsid w:val="00C22389"/>
    <w:rsid w:val="00C232C4"/>
    <w:rsid w:val="00C23DBA"/>
    <w:rsid w:val="00C23ED9"/>
    <w:rsid w:val="00C2488A"/>
    <w:rsid w:val="00C248A4"/>
    <w:rsid w:val="00C258C4"/>
    <w:rsid w:val="00C258EE"/>
    <w:rsid w:val="00C25CE3"/>
    <w:rsid w:val="00C26381"/>
    <w:rsid w:val="00C2712C"/>
    <w:rsid w:val="00C304FC"/>
    <w:rsid w:val="00C319EA"/>
    <w:rsid w:val="00C31C92"/>
    <w:rsid w:val="00C33708"/>
    <w:rsid w:val="00C35728"/>
    <w:rsid w:val="00C35D82"/>
    <w:rsid w:val="00C36AC8"/>
    <w:rsid w:val="00C3774A"/>
    <w:rsid w:val="00C404ED"/>
    <w:rsid w:val="00C40BBA"/>
    <w:rsid w:val="00C40BC0"/>
    <w:rsid w:val="00C40EA2"/>
    <w:rsid w:val="00C4121B"/>
    <w:rsid w:val="00C41662"/>
    <w:rsid w:val="00C41F89"/>
    <w:rsid w:val="00C42D60"/>
    <w:rsid w:val="00C451A1"/>
    <w:rsid w:val="00C47CB5"/>
    <w:rsid w:val="00C513AD"/>
    <w:rsid w:val="00C52637"/>
    <w:rsid w:val="00C6176A"/>
    <w:rsid w:val="00C61A2C"/>
    <w:rsid w:val="00C62368"/>
    <w:rsid w:val="00C6508C"/>
    <w:rsid w:val="00C66392"/>
    <w:rsid w:val="00C66A41"/>
    <w:rsid w:val="00C66EDD"/>
    <w:rsid w:val="00C703CB"/>
    <w:rsid w:val="00C71A49"/>
    <w:rsid w:val="00C73090"/>
    <w:rsid w:val="00C74CAF"/>
    <w:rsid w:val="00C779C5"/>
    <w:rsid w:val="00C8178F"/>
    <w:rsid w:val="00C81C12"/>
    <w:rsid w:val="00C81DFB"/>
    <w:rsid w:val="00C83721"/>
    <w:rsid w:val="00C84E19"/>
    <w:rsid w:val="00C85325"/>
    <w:rsid w:val="00C855BC"/>
    <w:rsid w:val="00C90A67"/>
    <w:rsid w:val="00C911A9"/>
    <w:rsid w:val="00C916C0"/>
    <w:rsid w:val="00C93006"/>
    <w:rsid w:val="00C93702"/>
    <w:rsid w:val="00C93EE9"/>
    <w:rsid w:val="00C966B5"/>
    <w:rsid w:val="00C96F76"/>
    <w:rsid w:val="00C9787B"/>
    <w:rsid w:val="00C97CC8"/>
    <w:rsid w:val="00CA07CD"/>
    <w:rsid w:val="00CA1342"/>
    <w:rsid w:val="00CA3239"/>
    <w:rsid w:val="00CA3D6E"/>
    <w:rsid w:val="00CA52A6"/>
    <w:rsid w:val="00CA6267"/>
    <w:rsid w:val="00CA62E3"/>
    <w:rsid w:val="00CB256B"/>
    <w:rsid w:val="00CB4658"/>
    <w:rsid w:val="00CB6608"/>
    <w:rsid w:val="00CC0E54"/>
    <w:rsid w:val="00CC0FBC"/>
    <w:rsid w:val="00CC1896"/>
    <w:rsid w:val="00CC3258"/>
    <w:rsid w:val="00CC38DD"/>
    <w:rsid w:val="00CC4F9B"/>
    <w:rsid w:val="00CC69DA"/>
    <w:rsid w:val="00CD035A"/>
    <w:rsid w:val="00CD1C53"/>
    <w:rsid w:val="00CD1CED"/>
    <w:rsid w:val="00CD2A67"/>
    <w:rsid w:val="00CD6791"/>
    <w:rsid w:val="00CD7F68"/>
    <w:rsid w:val="00CE04FB"/>
    <w:rsid w:val="00CE110D"/>
    <w:rsid w:val="00CE1482"/>
    <w:rsid w:val="00CE16B8"/>
    <w:rsid w:val="00CE1F43"/>
    <w:rsid w:val="00CE1FA7"/>
    <w:rsid w:val="00CE24C4"/>
    <w:rsid w:val="00CE4379"/>
    <w:rsid w:val="00CE5E53"/>
    <w:rsid w:val="00CE6D48"/>
    <w:rsid w:val="00CF2F04"/>
    <w:rsid w:val="00CF3237"/>
    <w:rsid w:val="00CF3FBF"/>
    <w:rsid w:val="00CF4844"/>
    <w:rsid w:val="00CF492B"/>
    <w:rsid w:val="00CF7A16"/>
    <w:rsid w:val="00D01EF3"/>
    <w:rsid w:val="00D01F58"/>
    <w:rsid w:val="00D0237F"/>
    <w:rsid w:val="00D024A0"/>
    <w:rsid w:val="00D06196"/>
    <w:rsid w:val="00D07287"/>
    <w:rsid w:val="00D07762"/>
    <w:rsid w:val="00D1110D"/>
    <w:rsid w:val="00D128E5"/>
    <w:rsid w:val="00D12A76"/>
    <w:rsid w:val="00D14205"/>
    <w:rsid w:val="00D170CF"/>
    <w:rsid w:val="00D17662"/>
    <w:rsid w:val="00D17F9C"/>
    <w:rsid w:val="00D208BD"/>
    <w:rsid w:val="00D21554"/>
    <w:rsid w:val="00D21CF9"/>
    <w:rsid w:val="00D23093"/>
    <w:rsid w:val="00D23262"/>
    <w:rsid w:val="00D23558"/>
    <w:rsid w:val="00D24D36"/>
    <w:rsid w:val="00D2696C"/>
    <w:rsid w:val="00D26BD3"/>
    <w:rsid w:val="00D27036"/>
    <w:rsid w:val="00D27177"/>
    <w:rsid w:val="00D27C90"/>
    <w:rsid w:val="00D3027F"/>
    <w:rsid w:val="00D3119C"/>
    <w:rsid w:val="00D31557"/>
    <w:rsid w:val="00D34121"/>
    <w:rsid w:val="00D35830"/>
    <w:rsid w:val="00D35C0C"/>
    <w:rsid w:val="00D36539"/>
    <w:rsid w:val="00D36912"/>
    <w:rsid w:val="00D402A7"/>
    <w:rsid w:val="00D4186F"/>
    <w:rsid w:val="00D41F9D"/>
    <w:rsid w:val="00D422A6"/>
    <w:rsid w:val="00D467AE"/>
    <w:rsid w:val="00D46D59"/>
    <w:rsid w:val="00D506F4"/>
    <w:rsid w:val="00D50930"/>
    <w:rsid w:val="00D52E4D"/>
    <w:rsid w:val="00D5408B"/>
    <w:rsid w:val="00D54109"/>
    <w:rsid w:val="00D556C5"/>
    <w:rsid w:val="00D561B2"/>
    <w:rsid w:val="00D56FDA"/>
    <w:rsid w:val="00D57843"/>
    <w:rsid w:val="00D57BF5"/>
    <w:rsid w:val="00D609C9"/>
    <w:rsid w:val="00D612D4"/>
    <w:rsid w:val="00D618FB"/>
    <w:rsid w:val="00D61CFD"/>
    <w:rsid w:val="00D62501"/>
    <w:rsid w:val="00D62DCE"/>
    <w:rsid w:val="00D64203"/>
    <w:rsid w:val="00D651B8"/>
    <w:rsid w:val="00D65942"/>
    <w:rsid w:val="00D66D59"/>
    <w:rsid w:val="00D67BC1"/>
    <w:rsid w:val="00D70826"/>
    <w:rsid w:val="00D70C09"/>
    <w:rsid w:val="00D7145C"/>
    <w:rsid w:val="00D719F0"/>
    <w:rsid w:val="00D75277"/>
    <w:rsid w:val="00D8060F"/>
    <w:rsid w:val="00D806E7"/>
    <w:rsid w:val="00D8083A"/>
    <w:rsid w:val="00D8091D"/>
    <w:rsid w:val="00D80A9B"/>
    <w:rsid w:val="00D8148D"/>
    <w:rsid w:val="00D81800"/>
    <w:rsid w:val="00D8465F"/>
    <w:rsid w:val="00D86643"/>
    <w:rsid w:val="00D87293"/>
    <w:rsid w:val="00D87AEB"/>
    <w:rsid w:val="00D87AFC"/>
    <w:rsid w:val="00D90716"/>
    <w:rsid w:val="00D907FE"/>
    <w:rsid w:val="00D92F93"/>
    <w:rsid w:val="00D937D6"/>
    <w:rsid w:val="00D9453F"/>
    <w:rsid w:val="00D94FEB"/>
    <w:rsid w:val="00DA094A"/>
    <w:rsid w:val="00DA0992"/>
    <w:rsid w:val="00DA4695"/>
    <w:rsid w:val="00DB3195"/>
    <w:rsid w:val="00DB671E"/>
    <w:rsid w:val="00DB6F05"/>
    <w:rsid w:val="00DC03A6"/>
    <w:rsid w:val="00DC08AD"/>
    <w:rsid w:val="00DC18A8"/>
    <w:rsid w:val="00DC36DE"/>
    <w:rsid w:val="00DC53D5"/>
    <w:rsid w:val="00DC694D"/>
    <w:rsid w:val="00DD0CFB"/>
    <w:rsid w:val="00DD1BFE"/>
    <w:rsid w:val="00DD1D50"/>
    <w:rsid w:val="00DD2C00"/>
    <w:rsid w:val="00DD417F"/>
    <w:rsid w:val="00DD66DF"/>
    <w:rsid w:val="00DD67B1"/>
    <w:rsid w:val="00DE1E73"/>
    <w:rsid w:val="00DE23F2"/>
    <w:rsid w:val="00DE26E7"/>
    <w:rsid w:val="00DE454F"/>
    <w:rsid w:val="00DE5056"/>
    <w:rsid w:val="00DE5B5E"/>
    <w:rsid w:val="00DE5DB5"/>
    <w:rsid w:val="00DE5FD1"/>
    <w:rsid w:val="00DE7987"/>
    <w:rsid w:val="00DF0B3E"/>
    <w:rsid w:val="00DF2B63"/>
    <w:rsid w:val="00DF44DB"/>
    <w:rsid w:val="00DF49FD"/>
    <w:rsid w:val="00DF5A17"/>
    <w:rsid w:val="00DF78AE"/>
    <w:rsid w:val="00DF7E07"/>
    <w:rsid w:val="00E018D5"/>
    <w:rsid w:val="00E02601"/>
    <w:rsid w:val="00E032AB"/>
    <w:rsid w:val="00E06A37"/>
    <w:rsid w:val="00E076A8"/>
    <w:rsid w:val="00E07A6C"/>
    <w:rsid w:val="00E10E4F"/>
    <w:rsid w:val="00E10E51"/>
    <w:rsid w:val="00E1132A"/>
    <w:rsid w:val="00E14806"/>
    <w:rsid w:val="00E15A97"/>
    <w:rsid w:val="00E169B1"/>
    <w:rsid w:val="00E17297"/>
    <w:rsid w:val="00E22A4D"/>
    <w:rsid w:val="00E23A51"/>
    <w:rsid w:val="00E240FF"/>
    <w:rsid w:val="00E25FBD"/>
    <w:rsid w:val="00E32D34"/>
    <w:rsid w:val="00E32F71"/>
    <w:rsid w:val="00E34757"/>
    <w:rsid w:val="00E36941"/>
    <w:rsid w:val="00E36F09"/>
    <w:rsid w:val="00E400EA"/>
    <w:rsid w:val="00E40212"/>
    <w:rsid w:val="00E40611"/>
    <w:rsid w:val="00E40C21"/>
    <w:rsid w:val="00E43F57"/>
    <w:rsid w:val="00E44047"/>
    <w:rsid w:val="00E46D3E"/>
    <w:rsid w:val="00E5118F"/>
    <w:rsid w:val="00E532C8"/>
    <w:rsid w:val="00E547CA"/>
    <w:rsid w:val="00E5651D"/>
    <w:rsid w:val="00E6066A"/>
    <w:rsid w:val="00E608CF"/>
    <w:rsid w:val="00E60DA8"/>
    <w:rsid w:val="00E614BC"/>
    <w:rsid w:val="00E61FDF"/>
    <w:rsid w:val="00E63439"/>
    <w:rsid w:val="00E63A89"/>
    <w:rsid w:val="00E64C9B"/>
    <w:rsid w:val="00E65F91"/>
    <w:rsid w:val="00E65F99"/>
    <w:rsid w:val="00E672BA"/>
    <w:rsid w:val="00E67743"/>
    <w:rsid w:val="00E700AC"/>
    <w:rsid w:val="00E702E4"/>
    <w:rsid w:val="00E71110"/>
    <w:rsid w:val="00E712B0"/>
    <w:rsid w:val="00E71A86"/>
    <w:rsid w:val="00E721C4"/>
    <w:rsid w:val="00E721DF"/>
    <w:rsid w:val="00E72442"/>
    <w:rsid w:val="00E7448C"/>
    <w:rsid w:val="00E816E5"/>
    <w:rsid w:val="00E82300"/>
    <w:rsid w:val="00E8262A"/>
    <w:rsid w:val="00E82C0C"/>
    <w:rsid w:val="00E858E3"/>
    <w:rsid w:val="00E85B00"/>
    <w:rsid w:val="00E86801"/>
    <w:rsid w:val="00E868E4"/>
    <w:rsid w:val="00E86B27"/>
    <w:rsid w:val="00E8711B"/>
    <w:rsid w:val="00E91789"/>
    <w:rsid w:val="00E91E27"/>
    <w:rsid w:val="00E94516"/>
    <w:rsid w:val="00E9748D"/>
    <w:rsid w:val="00E97E3F"/>
    <w:rsid w:val="00E97F0F"/>
    <w:rsid w:val="00EA00A8"/>
    <w:rsid w:val="00EA0601"/>
    <w:rsid w:val="00EA08EC"/>
    <w:rsid w:val="00EA11F3"/>
    <w:rsid w:val="00EA376B"/>
    <w:rsid w:val="00EA40A2"/>
    <w:rsid w:val="00EA5BB4"/>
    <w:rsid w:val="00EA69A0"/>
    <w:rsid w:val="00EA7318"/>
    <w:rsid w:val="00EB007E"/>
    <w:rsid w:val="00EB07AB"/>
    <w:rsid w:val="00EB10EC"/>
    <w:rsid w:val="00EB24E5"/>
    <w:rsid w:val="00EB2A72"/>
    <w:rsid w:val="00EB354A"/>
    <w:rsid w:val="00EB3884"/>
    <w:rsid w:val="00EB42D1"/>
    <w:rsid w:val="00EB4398"/>
    <w:rsid w:val="00EB5130"/>
    <w:rsid w:val="00EB76A2"/>
    <w:rsid w:val="00EB7871"/>
    <w:rsid w:val="00EC04E1"/>
    <w:rsid w:val="00EC1F7C"/>
    <w:rsid w:val="00EC3B3D"/>
    <w:rsid w:val="00EC4004"/>
    <w:rsid w:val="00EC4CDA"/>
    <w:rsid w:val="00EC5B58"/>
    <w:rsid w:val="00EC650E"/>
    <w:rsid w:val="00ED18A0"/>
    <w:rsid w:val="00ED36D5"/>
    <w:rsid w:val="00ED403D"/>
    <w:rsid w:val="00ED4EFB"/>
    <w:rsid w:val="00ED529B"/>
    <w:rsid w:val="00ED5C48"/>
    <w:rsid w:val="00ED5E10"/>
    <w:rsid w:val="00ED65F2"/>
    <w:rsid w:val="00ED79B7"/>
    <w:rsid w:val="00EE0574"/>
    <w:rsid w:val="00EE0A1B"/>
    <w:rsid w:val="00EE13B1"/>
    <w:rsid w:val="00EE17D6"/>
    <w:rsid w:val="00EE269F"/>
    <w:rsid w:val="00EE4A1A"/>
    <w:rsid w:val="00EE5360"/>
    <w:rsid w:val="00EE5755"/>
    <w:rsid w:val="00EE6112"/>
    <w:rsid w:val="00EF0E6F"/>
    <w:rsid w:val="00EF2E41"/>
    <w:rsid w:val="00EF3A1C"/>
    <w:rsid w:val="00EF442F"/>
    <w:rsid w:val="00EF5914"/>
    <w:rsid w:val="00EF5B30"/>
    <w:rsid w:val="00EF766F"/>
    <w:rsid w:val="00EF7C9D"/>
    <w:rsid w:val="00F00A3E"/>
    <w:rsid w:val="00F010E1"/>
    <w:rsid w:val="00F01987"/>
    <w:rsid w:val="00F03731"/>
    <w:rsid w:val="00F03DA6"/>
    <w:rsid w:val="00F0436E"/>
    <w:rsid w:val="00F069E1"/>
    <w:rsid w:val="00F07EF4"/>
    <w:rsid w:val="00F11BD8"/>
    <w:rsid w:val="00F12508"/>
    <w:rsid w:val="00F129AF"/>
    <w:rsid w:val="00F131CB"/>
    <w:rsid w:val="00F136A8"/>
    <w:rsid w:val="00F13967"/>
    <w:rsid w:val="00F155C8"/>
    <w:rsid w:val="00F15CAE"/>
    <w:rsid w:val="00F1638F"/>
    <w:rsid w:val="00F1671F"/>
    <w:rsid w:val="00F17724"/>
    <w:rsid w:val="00F17E2C"/>
    <w:rsid w:val="00F234AD"/>
    <w:rsid w:val="00F23594"/>
    <w:rsid w:val="00F23C7E"/>
    <w:rsid w:val="00F241C5"/>
    <w:rsid w:val="00F25E1B"/>
    <w:rsid w:val="00F26F4F"/>
    <w:rsid w:val="00F30966"/>
    <w:rsid w:val="00F3132E"/>
    <w:rsid w:val="00F3154F"/>
    <w:rsid w:val="00F31ED1"/>
    <w:rsid w:val="00F33BE7"/>
    <w:rsid w:val="00F35907"/>
    <w:rsid w:val="00F37E1E"/>
    <w:rsid w:val="00F4180E"/>
    <w:rsid w:val="00F439D3"/>
    <w:rsid w:val="00F440CA"/>
    <w:rsid w:val="00F44B4A"/>
    <w:rsid w:val="00F45266"/>
    <w:rsid w:val="00F521FB"/>
    <w:rsid w:val="00F53453"/>
    <w:rsid w:val="00F5568B"/>
    <w:rsid w:val="00F556A0"/>
    <w:rsid w:val="00F56BFF"/>
    <w:rsid w:val="00F64142"/>
    <w:rsid w:val="00F6452C"/>
    <w:rsid w:val="00F64D5F"/>
    <w:rsid w:val="00F64FE2"/>
    <w:rsid w:val="00F65634"/>
    <w:rsid w:val="00F65ACD"/>
    <w:rsid w:val="00F674B7"/>
    <w:rsid w:val="00F70150"/>
    <w:rsid w:val="00F7086B"/>
    <w:rsid w:val="00F70D67"/>
    <w:rsid w:val="00F71630"/>
    <w:rsid w:val="00F739E3"/>
    <w:rsid w:val="00F74836"/>
    <w:rsid w:val="00F748BE"/>
    <w:rsid w:val="00F74D9E"/>
    <w:rsid w:val="00F75BCF"/>
    <w:rsid w:val="00F773A7"/>
    <w:rsid w:val="00F80211"/>
    <w:rsid w:val="00F8031E"/>
    <w:rsid w:val="00F80551"/>
    <w:rsid w:val="00F80708"/>
    <w:rsid w:val="00F81B64"/>
    <w:rsid w:val="00F82886"/>
    <w:rsid w:val="00F839DC"/>
    <w:rsid w:val="00F84541"/>
    <w:rsid w:val="00F84D37"/>
    <w:rsid w:val="00F9031F"/>
    <w:rsid w:val="00F903BD"/>
    <w:rsid w:val="00F903EF"/>
    <w:rsid w:val="00F92234"/>
    <w:rsid w:val="00F92315"/>
    <w:rsid w:val="00F93BFE"/>
    <w:rsid w:val="00F9599E"/>
    <w:rsid w:val="00F95D22"/>
    <w:rsid w:val="00F96325"/>
    <w:rsid w:val="00FA0388"/>
    <w:rsid w:val="00FA0E3D"/>
    <w:rsid w:val="00FA2359"/>
    <w:rsid w:val="00FA2CAF"/>
    <w:rsid w:val="00FA7780"/>
    <w:rsid w:val="00FB0C11"/>
    <w:rsid w:val="00FB0FB2"/>
    <w:rsid w:val="00FB1448"/>
    <w:rsid w:val="00FB16CD"/>
    <w:rsid w:val="00FB22B0"/>
    <w:rsid w:val="00FB3460"/>
    <w:rsid w:val="00FB4D2E"/>
    <w:rsid w:val="00FB5532"/>
    <w:rsid w:val="00FB6127"/>
    <w:rsid w:val="00FB6DE6"/>
    <w:rsid w:val="00FB72CB"/>
    <w:rsid w:val="00FB776B"/>
    <w:rsid w:val="00FB7908"/>
    <w:rsid w:val="00FB7AC1"/>
    <w:rsid w:val="00FC03D7"/>
    <w:rsid w:val="00FC22FA"/>
    <w:rsid w:val="00FC415B"/>
    <w:rsid w:val="00FC46C0"/>
    <w:rsid w:val="00FC47FA"/>
    <w:rsid w:val="00FC4901"/>
    <w:rsid w:val="00FC556D"/>
    <w:rsid w:val="00FD023A"/>
    <w:rsid w:val="00FD0B5A"/>
    <w:rsid w:val="00FD0D66"/>
    <w:rsid w:val="00FD2369"/>
    <w:rsid w:val="00FD3505"/>
    <w:rsid w:val="00FD5B5F"/>
    <w:rsid w:val="00FD631A"/>
    <w:rsid w:val="00FE3032"/>
    <w:rsid w:val="00FE3982"/>
    <w:rsid w:val="00FE474E"/>
    <w:rsid w:val="00FE492E"/>
    <w:rsid w:val="00FE51EF"/>
    <w:rsid w:val="00FE5205"/>
    <w:rsid w:val="00FE56B4"/>
    <w:rsid w:val="00FE6971"/>
    <w:rsid w:val="00FE79EA"/>
    <w:rsid w:val="00FF1C48"/>
    <w:rsid w:val="00FF22E6"/>
    <w:rsid w:val="00FF2F85"/>
    <w:rsid w:val="00FF42A4"/>
    <w:rsid w:val="00FF49EF"/>
    <w:rsid w:val="00FF5963"/>
    <w:rsid w:val="00FF68A6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ACBE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qFormat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20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qFormat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espd.uzp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v.pl/web/uzp%20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B41C2-70A0-471C-B4D3-C387E3423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</TotalTime>
  <Pages>2</Pages>
  <Words>484</Words>
  <Characters>3466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...</vt:lpstr>
    </vt:vector>
  </TitlesOfParts>
  <Company>KBSF Sp. z o.o.</Company>
  <LinksUpToDate>false</LinksUpToDate>
  <CharactersWithSpaces>3943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...</dc:title>
  <dc:creator>Agnieszka Janyk</dc:creator>
  <cp:lastModifiedBy>Agnieszka Janyk</cp:lastModifiedBy>
  <cp:revision>9</cp:revision>
  <cp:lastPrinted>2024-12-19T21:46:00Z</cp:lastPrinted>
  <dcterms:created xsi:type="dcterms:W3CDTF">2026-02-03T18:57:00Z</dcterms:created>
  <dcterms:modified xsi:type="dcterms:W3CDTF">2026-04-02T11:39:00Z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